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A6548B" w:rsidRDefault="003B77C9" w:rsidP="00196F3C">
      <w:pPr>
        <w:tabs>
          <w:tab w:val="right" w:pos="10800"/>
        </w:tabs>
        <w:spacing w:line="240" w:lineRule="auto"/>
        <w:ind w:left="142" w:hanging="142"/>
        <w:rPr>
          <w:rFonts w:ascii="Chu Van An" w:hAnsi="Chu Van An" w:cs="Chu Van An"/>
        </w:rPr>
      </w:pPr>
      <w:bookmarkStart w:id="0" w:name="_Hlk74611566"/>
      <w:bookmarkEnd w:id="0"/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62CF1D" wp14:editId="5F235B28">
                <wp:extent cx="6884035" cy="925758"/>
                <wp:effectExtent l="0" t="38100" r="50165" b="825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4035" cy="925758"/>
                          <a:chOff x="0" y="78028"/>
                          <a:chExt cx="6468034" cy="112677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78028"/>
                            <a:ext cx="1723817" cy="1126779"/>
                            <a:chOff x="0" y="78028"/>
                            <a:chExt cx="1830195" cy="112677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80834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AF631CC" w:rsidR="008B21E7" w:rsidRPr="00352905" w:rsidRDefault="008B21E7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85829" y="672065"/>
                              <a:ext cx="1420189" cy="5004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8B21E7" w:rsidRPr="00CE0D21" w:rsidRDefault="008B21E7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E0D2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796227" cy="680679"/>
                            <a:chOff x="1671807" y="349901"/>
                            <a:chExt cx="4969873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69873" cy="681670"/>
                              <a:chOff x="1671807" y="349901"/>
                              <a:chExt cx="4969873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609"/>
                                <a:ext cx="4865990" cy="569913"/>
                                <a:chOff x="1775690" y="419609"/>
                                <a:chExt cx="4865990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10" y="419609"/>
                                  <a:ext cx="4789170" cy="569913"/>
                                  <a:chOff x="1852510" y="419566"/>
                                  <a:chExt cx="4789170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10" y="419566"/>
                                    <a:ext cx="4789170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652512" cy="485775"/>
                                    <a:chOff x="2905011" y="465461"/>
                                    <a:chExt cx="3652512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8144"/>
                                      <a:ext cx="3634436" cy="471759"/>
                                      <a:chOff x="2923087" y="468144"/>
                                      <a:chExt cx="3634436" cy="47175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2994955" y="468144"/>
                                        <a:ext cx="3562568" cy="47175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30865A5" w:rsidR="008B21E7" w:rsidRPr="00352905" w:rsidRDefault="008B21E7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HAI ĐƯỜNG THẲNG VUÔNG GÓC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63308" y="444274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4ED8A8CF" w:rsidR="008B21E7" w:rsidRPr="00352905" w:rsidRDefault="008B21E7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2.05pt;height:72.9pt;mso-position-horizontal-relative:char;mso-position-vertical-relative:line" coordorigin=",780" coordsize="64680,11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">
                <v:group id="Group 463" o:spid="_x0000_s1027" style="position:absolute;top:780;width:17238;height:11268" coordorigin=",780" coordsize="18301,11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808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AF631CC" w:rsidR="008B21E7" w:rsidRPr="00352905" w:rsidRDefault="008B21E7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858;top:6720;width:14202;height:50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8B21E7" w:rsidRPr="00CE0D21" w:rsidRDefault="008B21E7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CE0D2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7962;height:6806" coordorigin="16718,3499" coordsize="4969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698;height:6816" coordorigin="16718,3499" coordsize="4969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6;width:48660;height:5699" coordorigin="17756,4196" coordsize="48659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6;width:47891;height:5699" coordorigin="18525,4195" coordsize="47891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5;width:47891;height:5704;visibility:visible;mso-wrap-style:square;v-text-anchor:middle" coordsize="4789170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" path="m,l4582772,r206398,206398l4789170,570334,,570334,,xe" fillcolor="#fffff7" stroked="f" strokeweight="1.25pt">
                          <v:fill r:id="rId8" o:title="" color2="#f0d5ff" type="pattern"/>
                          <v:path arrowok="t" o:connecttype="custom" o:connectlocs="0,0;4582772,0;4789170,206398;4789170,570334;0,570334;0,0" o:connectangles="0,0,0,0,0,0"/>
                        </v:shape>
                        <v:group id="Group 478" o:spid="_x0000_s1042" style="position:absolute;left:29050;top:4654;width:36525;height:4858" coordorigin="29050,4654" coordsize="3652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81;width:36345;height:4718" coordorigin="29230,4681" coordsize="36344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29949;top:4681;width:35626;height:4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" adj="20987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30865A5" w:rsidR="008B21E7" w:rsidRPr="00352905" w:rsidRDefault="008B21E7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HAI ĐƯỜNG THẲNG VUÔNG GÓC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33;top:4442;width:9770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4ED8A8CF" w:rsidR="008B21E7" w:rsidRPr="00352905" w:rsidRDefault="008B21E7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A6548B" w:rsidRDefault="003B77C9" w:rsidP="00196F3C">
      <w:pPr>
        <w:spacing w:line="240" w:lineRule="auto"/>
        <w:ind w:left="284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8B21E7" w:rsidRPr="00531501" w:rsidRDefault="008B21E7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8B21E7" w:rsidRDefault="008B21E7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8B21E7" w:rsidRDefault="008B21E7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8B21E7" w:rsidRPr="00531501" w:rsidRDefault="008B21E7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8B21E7" w:rsidRDefault="008B21E7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8B21E7" w:rsidRDefault="008B21E7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A6548B" w:rsidRDefault="003B77C9" w:rsidP="00196F3C">
      <w:pPr>
        <w:spacing w:line="240" w:lineRule="auto"/>
        <w:ind w:left="426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D827A62" wp14:editId="343F4D98">
                <wp:extent cx="6436624" cy="7029450"/>
                <wp:effectExtent l="0" t="0" r="2159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7029450"/>
                          <a:chOff x="-22234" y="-704"/>
                          <a:chExt cx="6482337" cy="702945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8" y="3"/>
                            <a:ext cx="6460121" cy="7028743"/>
                          </a:xfrm>
                          <a:prstGeom prst="round2DiagRect">
                            <a:avLst>
                              <a:gd name="adj1" fmla="val 947"/>
                              <a:gd name="adj2" fmla="val 2724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DDAFA6" w14:textId="3AF13615" w:rsidR="008B21E7" w:rsidRPr="00D42531" w:rsidRDefault="008B21E7" w:rsidP="00F44BD4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67E665A2" w14:textId="1BA8668C" w:rsidR="008B21E7" w:rsidRPr="00D42531" w:rsidRDefault="008B21E7" w:rsidP="00F44BD4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D42531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nghĩa:</w:t>
                              </w:r>
                            </w:p>
                            <w:tbl>
                              <w:tblPr>
                                <w:tblStyle w:val="TableGrid"/>
                                <w:tblW w:w="9641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86"/>
                                <w:gridCol w:w="3355"/>
                              </w:tblGrid>
                              <w:tr w:rsidR="008B21E7" w:rsidRPr="00D42531" w14:paraId="00E84404" w14:textId="77777777" w:rsidTr="00F44BD4">
                                <w:trPr>
                                  <w:trHeight w:val="2220"/>
                                </w:trPr>
                                <w:tc>
                                  <w:tcPr>
                                    <w:tcW w:w="6286" w:type="dxa"/>
                                  </w:tcPr>
                                  <w:p w14:paraId="3108FAA3" w14:textId="0C48DA10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Hai đường thẳng được gọi là vuông góc nếu góc tạo bởi giữa chúng bằng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360" w:dyaOrig="320" w14:anchorId="741B480E">
                                        <v:shape id="_x0000_i1028" type="#_x0000_t75" style="width:18pt;height:15.7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410661" r:id="rId11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408405CC" w14:textId="2E16BA49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                      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B4035A" w:rsidRPr="00D42531">
                                      <w:rPr>
                                        <w:rFonts w:ascii="Chu Van An" w:hAnsi="Chu Van An" w:cs="Chu Van An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1700" w:dyaOrig="460" w14:anchorId="55A83513">
                                        <v:shape id="_x0000_i1030" type="#_x0000_t75" style="width:96pt;height:26.25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410662" r:id="rId13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3DF40FF" w14:textId="77777777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6CD40F7" w14:textId="4463258B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Lưu ý: Hai đường thẳng vuông góc với nhau có thể chéo nhau hoặc cắt nhau.</w:t>
                                    </w:r>
                                  </w:p>
                                  <w:p w14:paraId="4B4224C3" w14:textId="77777777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355" w:type="dxa"/>
                                  </w:tcPr>
                                  <w:p w14:paraId="2D60B758" w14:textId="77777777" w:rsidR="00B4035A" w:rsidRDefault="00B4035A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3892F4C" w14:textId="06D4D0F3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985F2EA" wp14:editId="0EAA8DAB">
                                          <wp:extent cx="1085850" cy="939902"/>
                                          <wp:effectExtent l="0" t="0" r="0" b="0"/>
                                          <wp:docPr id="1814" name="Picture 18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88176" cy="9419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DC46CCF" w14:textId="3D6B0069" w:rsidR="008B21E7" w:rsidRPr="00D42531" w:rsidRDefault="008B21E7" w:rsidP="00F44BD4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lý:</w:t>
                              </w:r>
                            </w:p>
                            <w:tbl>
                              <w:tblPr>
                                <w:tblStyle w:val="TableGrid"/>
                                <w:tblW w:w="960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54"/>
                                <w:gridCol w:w="3252"/>
                              </w:tblGrid>
                              <w:tr w:rsidR="008B21E7" w:rsidRPr="00D42531" w14:paraId="68F64DD4" w14:textId="77777777" w:rsidTr="00B4035A">
                                <w:trPr>
                                  <w:trHeight w:val="1770"/>
                                </w:trPr>
                                <w:tc>
                                  <w:tcPr>
                                    <w:tcW w:w="6354" w:type="dxa"/>
                                  </w:tcPr>
                                  <w:p w14:paraId="0102235B" w14:textId="6ED7AFD4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B4035A"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Nếu một đường thẳng vuông góc với một trong hai đường thẳng song song thì nó sẽ vuông góc với đường còn lại.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4A13115B" w14:textId="77777777" w:rsidR="008B21E7" w:rsidRPr="00D42531" w:rsidRDefault="008B21E7" w:rsidP="00D42531">
                                    <w:pPr>
                                      <w:ind w:left="1440"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320" w:dyaOrig="660" w14:anchorId="638F06BB">
                                        <v:shape id="_x0000_i1032" type="#_x0000_t75" style="width:66pt;height:33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90410663" r:id="rId16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88DABD9" w14:textId="77777777" w:rsidR="008B21E7" w:rsidRPr="00D42531" w:rsidRDefault="008B21E7" w:rsidP="00D4253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52" w:type="dxa"/>
                                  </w:tcPr>
                                  <w:p w14:paraId="4D32D9BA" w14:textId="77777777" w:rsidR="00A6548B" w:rsidRDefault="00A6548B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E067654" w14:textId="30EE9E12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C14ABA3" wp14:editId="3847AE18">
                                          <wp:extent cx="1047750" cy="887748"/>
                                          <wp:effectExtent l="0" t="0" r="0" b="7620"/>
                                          <wp:docPr id="1833" name="Picture 183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52931" cy="8921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C662E4D" w14:textId="1EF581EB" w:rsidR="008B21E7" w:rsidRPr="00D42531" w:rsidRDefault="008B21E7" w:rsidP="00F44BD4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Góc cuả hai đường thẳng: </w:t>
                              </w:r>
                            </w:p>
                            <w:tbl>
                              <w:tblPr>
                                <w:tblStyle w:val="TableGrid"/>
                                <w:tblW w:w="962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0"/>
                                <w:gridCol w:w="3396"/>
                              </w:tblGrid>
                              <w:tr w:rsidR="008B21E7" w:rsidRPr="00D42531" w14:paraId="7A42755C" w14:textId="77777777" w:rsidTr="00F44BD4">
                                <w:trPr>
                                  <w:trHeight w:val="4755"/>
                                </w:trPr>
                                <w:tc>
                                  <w:tcPr>
                                    <w:tcW w:w="6276" w:type="dxa"/>
                                  </w:tcPr>
                                  <w:p w14:paraId="017549BC" w14:textId="70FA7281" w:rsidR="008B21E7" w:rsidRPr="00D42531" w:rsidRDefault="00B4035A" w:rsidP="00D42531">
                                    <w:pPr>
                                      <w:tabs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Góc giữa hai đường thẳng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28855ACB">
                                        <v:shape id="_x0000_i1034" type="#_x0000_t75" style="width:9.75pt;height:11.25pt" o:ole="">
                                          <v:imagedata r:id="rId18" o:title=""/>
                                        </v:shape>
                                        <o:OLEObject Type="Embed" ProgID="Equation.DSMT4" ShapeID="_x0000_i1034" DrawAspect="Content" ObjectID="_1690410664" r:id="rId19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1EF8F617">
                                        <v:shape id="_x0000_i1036" type="#_x0000_t75" style="width:9.75pt;height:14.25pt" o:ole="">
                                          <v:imagedata r:id="rId20" o:title=""/>
                                        </v:shape>
                                        <o:OLEObject Type="Embed" ProgID="Equation.DSMT4" ShapeID="_x0000_i1036" DrawAspect="Content" ObjectID="_1690410665" r:id="rId21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trong không gian là góc giữa hai đường thẳng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60" w:dyaOrig="279" w14:anchorId="500589C0">
                                        <v:shape id="_x0000_i1038" type="#_x0000_t75" style="width:12.75pt;height:14.25pt" o:ole="">
                                          <v:imagedata r:id="rId22" o:title=""/>
                                        </v:shape>
                                        <o:OLEObject Type="Embed" ProgID="Equation.DSMT4" ShapeID="_x0000_i1038" DrawAspect="Content" ObjectID="_1690410666" r:id="rId23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0" w:dyaOrig="279" w14:anchorId="7F8269D5">
                                        <v:shape id="_x0000_i1040" type="#_x0000_t75" style="width:12pt;height:14.25pt" o:ole="">
                                          <v:imagedata r:id="rId24" o:title=""/>
                                        </v:shape>
                                        <o:OLEObject Type="Embed" ProgID="Equation.DSMT4" ShapeID="_x0000_i1040" DrawAspect="Content" ObjectID="_1690410667" r:id="rId25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cùng đi qua một điểm và lần lượt song song với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4922FD79">
                                        <v:shape id="_x0000_i1042" type="#_x0000_t75" style="width:9.75pt;height:11.25pt" o:ole="">
                                          <v:imagedata r:id="rId26" o:title=""/>
                                        </v:shape>
                                        <o:OLEObject Type="Embed" ProgID="Equation.DSMT4" ShapeID="_x0000_i1042" DrawAspect="Content" ObjectID="_1690410668" r:id="rId27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5E62F6C7">
                                        <v:shape id="_x0000_i1044" type="#_x0000_t75" style="width:9.75pt;height:14.25pt" o:ole="">
                                          <v:imagedata r:id="rId28" o:title=""/>
                                        </v:shape>
                                        <o:OLEObject Type="Embed" ProgID="Equation.DSMT4" ShapeID="_x0000_i1044" DrawAspect="Content" ObjectID="_1690410669" r:id="rId29"/>
                                      </w:object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0B9A53C4" w14:textId="2F5B3A62" w:rsidR="008B21E7" w:rsidRPr="00D42531" w:rsidRDefault="008B21E7" w:rsidP="00D42531">
                                    <w:pPr>
                                      <w:tabs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31"/>
                                    </w:r>
                                    <w:r w:rsidRPr="00B4035A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</w:p>
                                  <w:p w14:paraId="3A8C4EF6" w14:textId="77777777" w:rsidR="008B21E7" w:rsidRPr="00D42531" w:rsidRDefault="008B21E7" w:rsidP="00D42531">
                                    <w:pPr>
                                      <w:tabs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ambria Math" w:hAnsi="Cambria Math" w:cs="Cambria Math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Để xác định góc giữa hai đường thẳng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15A218BF">
                                        <v:shape id="_x0000_i1046" type="#_x0000_t75" style="width:9.75pt;height:11.25pt" o:ole="">
                                          <v:imagedata r:id="rId30" o:title=""/>
                                        </v:shape>
                                        <o:OLEObject Type="Embed" ProgID="Equation.DSMT4" ShapeID="_x0000_i1046" DrawAspect="Content" ObjectID="_1690410670" r:id="rId31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069C12CF">
                                        <v:shape id="_x0000_i1048" type="#_x0000_t75" style="width:9.75pt;height:14.25pt" o:ole="">
                                          <v:imagedata r:id="rId32" o:title=""/>
                                        </v:shape>
                                        <o:OLEObject Type="Embed" ProgID="Equation.DSMT4" ShapeID="_x0000_i1048" DrawAspect="Content" ObjectID="_1690410671" r:id="rId33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ta có thể lấy điểm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0" w:dyaOrig="279" w14:anchorId="2C8A4440">
                                        <v:shape id="_x0000_i1050" type="#_x0000_t75" style="width:12pt;height:14.25pt" o:ole="">
                                          <v:imagedata r:id="rId34" o:title=""/>
                                        </v:shape>
                                        <o:OLEObject Type="Embed" ProgID="Equation.DSMT4" ShapeID="_x0000_i1050" DrawAspect="Content" ObjectID="_1690410672" r:id="rId35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thuộc một trong hai đường thẳng đó rồi vẽ một đường thẳng qua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0" w:dyaOrig="279" w14:anchorId="4F6915CE">
                                        <v:shape id="_x0000_i1052" type="#_x0000_t75" style="width:12pt;height:14.25pt" o:ole="">
                                          <v:imagedata r:id="rId36" o:title=""/>
                                        </v:shape>
                                        <o:OLEObject Type="Embed" ProgID="Equation.DSMT4" ShapeID="_x0000_i1052" DrawAspect="Content" ObjectID="_1690410673" r:id="rId37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song song với đường thẳng còn lại.</w:t>
                                    </w:r>
                                  </w:p>
                                  <w:p w14:paraId="33BE00A8" w14:textId="77777777" w:rsidR="008B21E7" w:rsidRPr="00D42531" w:rsidRDefault="008B21E7" w:rsidP="00D42531">
                                    <w:pPr>
                                      <w:tabs>
                                        <w:tab w:val="left" w:pos="1980"/>
                                        <w:tab w:val="left" w:pos="3960"/>
                                        <w:tab w:val="left" w:pos="594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ambria Math" w:hAnsi="Cambria Math" w:cs="Cambria Math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340" w14:anchorId="0D764F6A">
                                        <v:shape id="_x0000_i1054" type="#_x0000_t75" style="width:9.75pt;height:17.25pt" o:ole="">
                                          <v:imagedata r:id="rId38" o:title=""/>
                                        </v:shape>
                                        <o:OLEObject Type="Embed" ProgID="Equation.DSMT4" ShapeID="_x0000_i1054" DrawAspect="Content" ObjectID="_1690410674" r:id="rId39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vectơ chỉ phương của đường thẳng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0ED1453E">
                                        <v:shape id="_x0000_i1056" type="#_x0000_t75" style="width:9.75pt;height:11.25pt" o:ole="">
                                          <v:imagedata r:id="rId40" o:title=""/>
                                        </v:shape>
                                        <o:OLEObject Type="Embed" ProgID="Equation.DSMT4" ShapeID="_x0000_i1056" DrawAspect="Content" ObjectID="_1690410675" r:id="rId41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40" w14:anchorId="0D5A03B0">
                                        <v:shape id="_x0000_i1058" type="#_x0000_t75" style="width:9pt;height:17.25pt" o:ole="">
                                          <v:imagedata r:id="rId42" o:title=""/>
                                        </v:shape>
                                        <o:OLEObject Type="Embed" ProgID="Equation.DSMT4" ShapeID="_x0000_i1058" DrawAspect="Content" ObjectID="_1690410676" r:id="rId43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là vectơ chỉ phương của đường thẳng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514C3833">
                                        <v:shape id="_x0000_i1060" type="#_x0000_t75" style="width:9.75pt;height:14.25pt" o:ole="">
                                          <v:imagedata r:id="rId44" o:title=""/>
                                        </v:shape>
                                        <o:OLEObject Type="Embed" ProgID="Equation.DSMT4" ShapeID="_x0000_i1060" DrawAspect="Content" ObjectID="_1690410677" r:id="rId45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999" w:dyaOrig="480" w14:anchorId="7414DE61">
                                        <v:shape id="_x0000_i1062" type="#_x0000_t75" style="width:50.25pt;height:24pt" o:ole="">
                                          <v:imagedata r:id="rId46" o:title=""/>
                                        </v:shape>
                                        <o:OLEObject Type="Embed" ProgID="Equation.DSMT4" ShapeID="_x0000_i1062" DrawAspect="Content" ObjectID="_1690410678" r:id="rId47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góc giữa hai đường thẳng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5FA437FB">
                                        <v:shape id="_x0000_i1064" type="#_x0000_t75" style="width:9.75pt;height:11.25pt" o:ole="">
                                          <v:imagedata r:id="rId48" o:title=""/>
                                        </v:shape>
                                        <o:OLEObject Type="Embed" ProgID="Equation.DSMT4" ShapeID="_x0000_i1064" DrawAspect="Content" ObjectID="_1690410679" r:id="rId49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3A04850E">
                                        <v:shape id="_x0000_i1066" type="#_x0000_t75" style="width:9.75pt;height:14.25pt" o:ole="">
                                          <v:imagedata r:id="rId50" o:title=""/>
                                        </v:shape>
                                        <o:OLEObject Type="Embed" ProgID="Equation.DSMT4" ShapeID="_x0000_i1066" DrawAspect="Content" ObjectID="_1690410680" r:id="rId51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bằng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0" w:dyaOrig="220" w14:anchorId="5A714100">
                                        <v:shape id="_x0000_i1068" type="#_x0000_t75" style="width:12pt;height:11.25pt" o:ole="">
                                          <v:imagedata r:id="rId52" o:title=""/>
                                        </v:shape>
                                        <o:OLEObject Type="Embed" ProgID="Equation.DSMT4" ShapeID="_x0000_i1068" DrawAspect="Content" ObjectID="_1690410681" r:id="rId53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240" w:dyaOrig="279" w14:anchorId="45D791D0">
                                        <v:shape id="_x0000_i1070" type="#_x0000_t75" style="width:62.25pt;height:14.25pt" o:ole="">
                                          <v:imagedata r:id="rId54" o:title=""/>
                                        </v:shape>
                                        <o:OLEObject Type="Embed" ProgID="Equation.DSMT4" ShapeID="_x0000_i1070" DrawAspect="Content" ObjectID="_1690410682" r:id="rId55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bằng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880" w:dyaOrig="279" w14:anchorId="7A01B937">
                                        <v:shape id="_x0000_i1072" type="#_x0000_t75" style="width:44.25pt;height:14.25pt" o:ole="">
                                          <v:imagedata r:id="rId56" o:title=""/>
                                        </v:shape>
                                        <o:OLEObject Type="Embed" ProgID="Equation.DSMT4" ShapeID="_x0000_i1072" DrawAspect="Content" ObjectID="_1690410683" r:id="rId57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460" w:dyaOrig="279" w14:anchorId="2F2B7F53">
                                        <v:shape id="_x0000_i1074" type="#_x0000_t75" style="width:72.75pt;height:14.25pt" o:ole="">
                                          <v:imagedata r:id="rId58" o:title=""/>
                                        </v:shape>
                                        <o:OLEObject Type="Embed" ProgID="Equation.DSMT4" ShapeID="_x0000_i1074" DrawAspect="Content" ObjectID="_1690410684" r:id="rId59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Nếu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20" w14:anchorId="32C04EDF">
                                        <v:shape id="_x0000_i1076" type="#_x0000_t75" style="width:9.75pt;height:11.25pt" o:ole="">
                                          <v:imagedata r:id="rId60" o:title=""/>
                                        </v:shape>
                                        <o:OLEObject Type="Embed" ProgID="Equation.DSMT4" ShapeID="_x0000_i1076" DrawAspect="Content" ObjectID="_1690410685" r:id="rId61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00" w:dyaOrig="279" w14:anchorId="169E91F0">
                                        <v:shape id="_x0000_i1078" type="#_x0000_t75" style="width:9.75pt;height:14.25pt" o:ole="">
                                          <v:imagedata r:id="rId62" o:title=""/>
                                        </v:shape>
                                        <o:OLEObject Type="Embed" ProgID="Equation.DSMT4" ShapeID="_x0000_i1078" DrawAspect="Content" ObjectID="_1690410686" r:id="rId63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hoặc trùng nhau thì góc giữa chúng bằng </w: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79" w:dyaOrig="279" w14:anchorId="5C515E41">
                                        <v:shape id="_x0000_i1080" type="#_x0000_t75" style="width:14.25pt;height:14.25pt" o:ole="">
                                          <v:imagedata r:id="rId64" o:title=""/>
                                        </v:shape>
                                        <o:OLEObject Type="Embed" ProgID="Equation.DSMT4" ShapeID="_x0000_i1080" DrawAspect="Content" ObjectID="_1690410687" r:id="rId65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1B2C018E" w14:textId="68907FA5" w:rsidR="008B21E7" w:rsidRPr="00D42531" w:rsidRDefault="00B4035A" w:rsidP="00D42531">
                                    <w:pPr>
                                      <w:pStyle w:val="ListParagraph"/>
                                      <w:ind w:left="0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="008B21E7" w:rsidRPr="00D42531">
                                      <w:rPr>
                                        <w:rFonts w:ascii="Chu Van An" w:hAnsi="Chu Van An" w:cs="Chu Van An"/>
                                        <w:bCs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Tích vô hướng của 2 vecto trong không gian:</w:t>
                                    </w:r>
                                  </w:p>
                                  <w:p w14:paraId="024453DF" w14:textId="77777777" w:rsidR="008B21E7" w:rsidRPr="00D42531" w:rsidRDefault="008B21E7" w:rsidP="00D4253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position w:val="-18"/>
                                        <w:sz w:val="24"/>
                                        <w:szCs w:val="24"/>
                                      </w:rPr>
                                      <w:object w:dxaOrig="2200" w:dyaOrig="480" w14:anchorId="3899DB0D">
                                        <v:shape id="_x0000_i1082" type="#_x0000_t75" style="width:110.25pt;height:24pt" o:ole="">
                                          <v:imagedata r:id="rId66" o:title=""/>
                                        </v:shape>
                                        <o:OLEObject Type="Embed" ProgID="Equation.DSMT4" ShapeID="_x0000_i1082" DrawAspect="Content" ObjectID="_1690410688" r:id="rId67"/>
                                      </w:object>
                                    </w:r>
                                    <w:r w:rsidRPr="00D42531"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25236BB" w14:textId="77777777" w:rsidR="008B21E7" w:rsidRPr="00D42531" w:rsidRDefault="008B21E7" w:rsidP="00D4253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350" w:type="dxa"/>
                                  </w:tcPr>
                                  <w:p w14:paraId="770A578F" w14:textId="77777777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2CDFF8F" w14:textId="77777777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3D1FF79" w14:textId="77777777" w:rsidR="008B21E7" w:rsidRPr="00D42531" w:rsidRDefault="008B21E7" w:rsidP="00D4253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D42531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29D314C" wp14:editId="43791996">
                                          <wp:extent cx="2015766" cy="1494880"/>
                                          <wp:effectExtent l="0" t="0" r="3810" b="0"/>
                                          <wp:docPr id="1834" name="Picture 18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016648" cy="14955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A976DAA" w14:textId="77A83E2D" w:rsidR="008B21E7" w:rsidRPr="00D42531" w:rsidRDefault="008B21E7" w:rsidP="00F44BD4">
                              <w:pPr>
                                <w:spacing w:line="256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E56BF56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8B21E7" w:rsidRDefault="008B21E7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553.5pt;mso-position-horizontal-relative:char;mso-position-vertical-relative:line" coordorigin="-222,-7" coordsize="64823,70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">
                <v:shape id="Rectangle: Diagonal Corners Rounded 244" o:spid="_x0000_s1071" style="position:absolute;width:64601;height:70287;visibility:visible;mso-wrap-style:square;v-text-anchor:middle" coordsize="6460121,70287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" adj="-11796480,,5400" path="m61177,l6284147,v97188,,175974,78786,175974,175974l6460121,6967566v,33787,-27390,61177,-61177,61177l175974,7028743c78786,7028743,,6949957,,6852769l,61177c,27390,27390,,61177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177,0;6284147,0;6460121,175974;6460121,6967566;6398944,7028743;175974,7028743;0,6852769;0,61177;61177,0" o:connectangles="0,0,0,0,0,0,0,0,0" textboxrect="0,0,6460121,7028743"/>
                  <v:textbox>
                    <w:txbxContent>
                      <w:p w14:paraId="68DDAFA6" w14:textId="3AF13615" w:rsidR="008B21E7" w:rsidRPr="00D42531" w:rsidRDefault="008B21E7" w:rsidP="00F44BD4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D42531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67E665A2" w14:textId="1BA8668C" w:rsidR="008B21E7" w:rsidRPr="00D42531" w:rsidRDefault="008B21E7" w:rsidP="00F44BD4">
                        <w:pPr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lang w:val="fr-FR"/>
                          </w:rPr>
                        </w:pPr>
                        <w:r w:rsidRPr="00D42531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D42531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D42531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nghĩa:</w:t>
                        </w:r>
                      </w:p>
                      <w:tbl>
                        <w:tblPr>
                          <w:tblStyle w:val="TableGrid"/>
                          <w:tblW w:w="9641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86"/>
                          <w:gridCol w:w="3355"/>
                        </w:tblGrid>
                        <w:tr w:rsidR="008B21E7" w:rsidRPr="00D42531" w14:paraId="00E84404" w14:textId="77777777" w:rsidTr="00F44BD4">
                          <w:trPr>
                            <w:trHeight w:val="2220"/>
                          </w:trPr>
                          <w:tc>
                            <w:tcPr>
                              <w:tcW w:w="6286" w:type="dxa"/>
                            </w:tcPr>
                            <w:p w14:paraId="3108FAA3" w14:textId="0C48DA10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Hai đường thẳng được gọi là vuông góc nếu góc tạo bởi giữa chúng bằng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360" w:dyaOrig="320" w14:anchorId="741B480E">
                                  <v:shape id="_x0000_i1028" type="#_x0000_t75" style="width:18pt;height:15.75pt" o:ole="">
                                    <v:imagedata r:id="rId10" o:title=""/>
                                  </v:shape>
                                  <o:OLEObject Type="Embed" ProgID="Equation.DSMT4" ShapeID="_x0000_i1028" DrawAspect="Content" ObjectID="_1690410661" r:id="rId69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08405CC" w14:textId="2E16BA49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                      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="00B4035A" w:rsidRPr="00D42531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700" w:dyaOrig="460" w14:anchorId="55A83513">
                                  <v:shape id="_x0000_i1030" type="#_x0000_t75" style="width:96pt;height:26.25pt" o:ole="">
                                    <v:imagedata r:id="rId12" o:title=""/>
                                  </v:shape>
                                  <o:OLEObject Type="Embed" ProgID="Equation.DSMT4" ShapeID="_x0000_i1030" DrawAspect="Content" ObjectID="_1690410662" r:id="rId70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3DF40FF" w14:textId="77777777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  <w:p w14:paraId="46CD40F7" w14:textId="4463258B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Lưu ý: Hai đường thẳng vuông góc với nhau có thể chéo nhau hoặc cắt nhau.</w:t>
                              </w:r>
                            </w:p>
                            <w:p w14:paraId="4B4224C3" w14:textId="77777777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355" w:type="dxa"/>
                            </w:tcPr>
                            <w:p w14:paraId="2D60B758" w14:textId="77777777" w:rsidR="00B4035A" w:rsidRDefault="00B4035A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43892F4C" w14:textId="06D4D0F3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85F2EA" wp14:editId="0EAA8DAB">
                                    <wp:extent cx="1085850" cy="939902"/>
                                    <wp:effectExtent l="0" t="0" r="0" b="0"/>
                                    <wp:docPr id="1814" name="Picture 18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88176" cy="9419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DC46CCF" w14:textId="3D6B0069" w:rsidR="008B21E7" w:rsidRPr="00D42531" w:rsidRDefault="008B21E7" w:rsidP="00F44BD4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D42531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lý:</w:t>
                        </w:r>
                      </w:p>
                      <w:tbl>
                        <w:tblPr>
                          <w:tblStyle w:val="TableGrid"/>
                          <w:tblW w:w="960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54"/>
                          <w:gridCol w:w="3252"/>
                        </w:tblGrid>
                        <w:tr w:rsidR="008B21E7" w:rsidRPr="00D42531" w14:paraId="68F64DD4" w14:textId="77777777" w:rsidTr="00B4035A">
                          <w:trPr>
                            <w:trHeight w:val="1770"/>
                          </w:trPr>
                          <w:tc>
                            <w:tcPr>
                              <w:tcW w:w="6354" w:type="dxa"/>
                            </w:tcPr>
                            <w:p w14:paraId="0102235B" w14:textId="6ED7AFD4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4035A"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Nếu một đường thẳng vuông góc với một trong hai đường thẳng song song thì nó sẽ vuông góc với đường còn lại.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4A13115B" w14:textId="77777777" w:rsidR="008B21E7" w:rsidRPr="00D42531" w:rsidRDefault="008B21E7" w:rsidP="00D42531">
                              <w:pPr>
                                <w:ind w:left="1440"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320" w:dyaOrig="660" w14:anchorId="638F06BB">
                                  <v:shape id="_x0000_i1032" type="#_x0000_t75" style="width:66pt;height:33pt" o:ole="">
                                    <v:imagedata r:id="rId15" o:title=""/>
                                  </v:shape>
                                  <o:OLEObject Type="Embed" ProgID="Equation.DSMT4" ShapeID="_x0000_i1032" DrawAspect="Content" ObjectID="_1690410663" r:id="rId71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88DABD9" w14:textId="77777777" w:rsidR="008B21E7" w:rsidRPr="00D42531" w:rsidRDefault="008B21E7" w:rsidP="00D4253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252" w:type="dxa"/>
                            </w:tcPr>
                            <w:p w14:paraId="4D32D9BA" w14:textId="77777777" w:rsidR="00A6548B" w:rsidRDefault="00A6548B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4E067654" w14:textId="30EE9E12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14ABA3" wp14:editId="3847AE18">
                                    <wp:extent cx="1047750" cy="887748"/>
                                    <wp:effectExtent l="0" t="0" r="0" b="7620"/>
                                    <wp:docPr id="1833" name="Picture 18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52931" cy="8921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C662E4D" w14:textId="1EF581EB" w:rsidR="008B21E7" w:rsidRPr="00D42531" w:rsidRDefault="008B21E7" w:rsidP="00F44BD4">
                        <w:pPr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D42531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Góc cuả hai đường thẳng: </w:t>
                        </w:r>
                      </w:p>
                      <w:tbl>
                        <w:tblPr>
                          <w:tblStyle w:val="TableGrid"/>
                          <w:tblW w:w="962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0"/>
                          <w:gridCol w:w="3396"/>
                        </w:tblGrid>
                        <w:tr w:rsidR="008B21E7" w:rsidRPr="00D42531" w14:paraId="7A42755C" w14:textId="77777777" w:rsidTr="00F44BD4">
                          <w:trPr>
                            <w:trHeight w:val="4755"/>
                          </w:trPr>
                          <w:tc>
                            <w:tcPr>
                              <w:tcW w:w="6276" w:type="dxa"/>
                            </w:tcPr>
                            <w:p w14:paraId="017549BC" w14:textId="70FA7281" w:rsidR="008B21E7" w:rsidRPr="00D42531" w:rsidRDefault="00B4035A" w:rsidP="00D42531">
                              <w:pPr>
                                <w:tabs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Góc giữa hai đường thẳng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28855ACB">
                                  <v:shape id="_x0000_i1034" type="#_x0000_t75" style="width:9.75pt;height:11.25pt" o:ole="">
                                    <v:imagedata r:id="rId18" o:title=""/>
                                  </v:shape>
                                  <o:OLEObject Type="Embed" ProgID="Equation.DSMT4" ShapeID="_x0000_i1034" DrawAspect="Content" ObjectID="_1690410664" r:id="rId72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1EF8F617">
                                  <v:shape id="_x0000_i1036" type="#_x0000_t75" style="width:9.75pt;height:14.25pt" o:ole="">
                                    <v:imagedata r:id="rId20" o:title=""/>
                                  </v:shape>
                                  <o:OLEObject Type="Embed" ProgID="Equation.DSMT4" ShapeID="_x0000_i1036" DrawAspect="Content" ObjectID="_1690410665" r:id="rId73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trong không gian là góc giữa hai đường thẳng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60" w:dyaOrig="279" w14:anchorId="500589C0">
                                  <v:shape id="_x0000_i1038" type="#_x0000_t75" style="width:12.75pt;height:14.25pt" o:ole="">
                                    <v:imagedata r:id="rId22" o:title=""/>
                                  </v:shape>
                                  <o:OLEObject Type="Embed" ProgID="Equation.DSMT4" ShapeID="_x0000_i1038" DrawAspect="Content" ObjectID="_1690410666" r:id="rId74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40" w:dyaOrig="279" w14:anchorId="7F8269D5">
                                  <v:shape id="_x0000_i1040" type="#_x0000_t75" style="width:12pt;height:14.25pt" o:ole="">
                                    <v:imagedata r:id="rId24" o:title=""/>
                                  </v:shape>
                                  <o:OLEObject Type="Embed" ProgID="Equation.DSMT4" ShapeID="_x0000_i1040" DrawAspect="Content" ObjectID="_1690410667" r:id="rId75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cùng đi qua một điểm và lần lượt song song với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4922FD79">
                                  <v:shape id="_x0000_i1042" type="#_x0000_t75" style="width:9.75pt;height:11.25pt" o:ole="">
                                    <v:imagedata r:id="rId26" o:title=""/>
                                  </v:shape>
                                  <o:OLEObject Type="Embed" ProgID="Equation.DSMT4" ShapeID="_x0000_i1042" DrawAspect="Content" ObjectID="_1690410668" r:id="rId76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5E62F6C7">
                                  <v:shape id="_x0000_i1044" type="#_x0000_t75" style="width:9.75pt;height:14.25pt" o:ole="">
                                    <v:imagedata r:id="rId28" o:title=""/>
                                  </v:shape>
                                  <o:OLEObject Type="Embed" ProgID="Equation.DSMT4" ShapeID="_x0000_i1044" DrawAspect="Content" ObjectID="_1690410669" r:id="rId77"/>
                                </w:object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B9A53C4" w14:textId="2F5B3A62" w:rsidR="008B21E7" w:rsidRPr="00D42531" w:rsidRDefault="008B21E7" w:rsidP="00D42531">
                              <w:pPr>
                                <w:tabs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B4035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Nhận xét</w:t>
                              </w:r>
                            </w:p>
                            <w:p w14:paraId="3A8C4EF6" w14:textId="77777777" w:rsidR="008B21E7" w:rsidRPr="00D42531" w:rsidRDefault="008B21E7" w:rsidP="00D42531">
                              <w:pPr>
                                <w:tabs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ambria Math" w:hAnsi="Cambria Math" w:cs="Cambria Math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Để xác định góc giữa hai đường thẳng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15A218BF">
                                  <v:shape id="_x0000_i1046" type="#_x0000_t75" style="width:9.75pt;height:11.25pt" o:ole="">
                                    <v:imagedata r:id="rId30" o:title=""/>
                                  </v:shape>
                                  <o:OLEObject Type="Embed" ProgID="Equation.DSMT4" ShapeID="_x0000_i1046" DrawAspect="Content" ObjectID="_1690410670" r:id="rId78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069C12CF">
                                  <v:shape id="_x0000_i1048" type="#_x0000_t75" style="width:9.75pt;height:14.25pt" o:ole="">
                                    <v:imagedata r:id="rId32" o:title=""/>
                                  </v:shape>
                                  <o:OLEObject Type="Embed" ProgID="Equation.DSMT4" ShapeID="_x0000_i1048" DrawAspect="Content" ObjectID="_1690410671" r:id="rId79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ta có thể lấy điểm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40" w:dyaOrig="279" w14:anchorId="2C8A4440">
                                  <v:shape id="_x0000_i1050" type="#_x0000_t75" style="width:12pt;height:14.25pt" o:ole="">
                                    <v:imagedata r:id="rId34" o:title=""/>
                                  </v:shape>
                                  <o:OLEObject Type="Embed" ProgID="Equation.DSMT4" ShapeID="_x0000_i1050" DrawAspect="Content" ObjectID="_1690410672" r:id="rId80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thuộc một trong hai đường thẳng đó rồi vẽ một đường thẳng qua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40" w:dyaOrig="279" w14:anchorId="4F6915CE">
                                  <v:shape id="_x0000_i1052" type="#_x0000_t75" style="width:12pt;height:14.25pt" o:ole="">
                                    <v:imagedata r:id="rId36" o:title=""/>
                                  </v:shape>
                                  <o:OLEObject Type="Embed" ProgID="Equation.DSMT4" ShapeID="_x0000_i1052" DrawAspect="Content" ObjectID="_1690410673" r:id="rId81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song song với đường thẳng còn lại.</w:t>
                              </w:r>
                            </w:p>
                            <w:p w14:paraId="33BE00A8" w14:textId="77777777" w:rsidR="008B21E7" w:rsidRPr="00D42531" w:rsidRDefault="008B21E7" w:rsidP="00D42531">
                              <w:pPr>
                                <w:tabs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ambria Math" w:hAnsi="Cambria Math" w:cs="Cambria Math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340" w14:anchorId="0D764F6A">
                                  <v:shape id="_x0000_i1054" type="#_x0000_t75" style="width:9.75pt;height:17.25pt" o:ole="">
                                    <v:imagedata r:id="rId38" o:title=""/>
                                  </v:shape>
                                  <o:OLEObject Type="Embed" ProgID="Equation.DSMT4" ShapeID="_x0000_i1054" DrawAspect="Content" ObjectID="_1690410674" r:id="rId82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vectơ chỉ phương của đường thẳng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0ED1453E">
                                  <v:shape id="_x0000_i1056" type="#_x0000_t75" style="width:9.75pt;height:11.25pt" o:ole="">
                                    <v:imagedata r:id="rId40" o:title=""/>
                                  </v:shape>
                                  <o:OLEObject Type="Embed" ProgID="Equation.DSMT4" ShapeID="_x0000_i1056" DrawAspect="Content" ObjectID="_1690410675" r:id="rId83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40" w14:anchorId="0D5A03B0">
                                  <v:shape id="_x0000_i1058" type="#_x0000_t75" style="width:9pt;height:17.25pt" o:ole="">
                                    <v:imagedata r:id="rId42" o:title=""/>
                                  </v:shape>
                                  <o:OLEObject Type="Embed" ProgID="Equation.DSMT4" ShapeID="_x0000_i1058" DrawAspect="Content" ObjectID="_1690410676" r:id="rId84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vectơ chỉ phương của đường thẳng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514C3833">
                                  <v:shape id="_x0000_i1060" type="#_x0000_t75" style="width:9.75pt;height:14.25pt" o:ole="">
                                    <v:imagedata r:id="rId44" o:title=""/>
                                  </v:shape>
                                  <o:OLEObject Type="Embed" ProgID="Equation.DSMT4" ShapeID="_x0000_i1060" DrawAspect="Content" ObjectID="_1690410677" r:id="rId85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 w:val="24"/>
                                  <w:szCs w:val="24"/>
                                </w:rPr>
                                <w:object w:dxaOrig="999" w:dyaOrig="480" w14:anchorId="7414DE61">
                                  <v:shape id="_x0000_i1062" type="#_x0000_t75" style="width:50.25pt;height:24pt" o:ole="">
                                    <v:imagedata r:id="rId46" o:title=""/>
                                  </v:shape>
                                  <o:OLEObject Type="Embed" ProgID="Equation.DSMT4" ShapeID="_x0000_i1062" DrawAspect="Content" ObjectID="_1690410678" r:id="rId86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góc giữa hai đường thẳng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5FA437FB">
                                  <v:shape id="_x0000_i1064" type="#_x0000_t75" style="width:9.75pt;height:11.25pt" o:ole="">
                                    <v:imagedata r:id="rId48" o:title=""/>
                                  </v:shape>
                                  <o:OLEObject Type="Embed" ProgID="Equation.DSMT4" ShapeID="_x0000_i1064" DrawAspect="Content" ObjectID="_1690410679" r:id="rId87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3A04850E">
                                  <v:shape id="_x0000_i1066" type="#_x0000_t75" style="width:9.75pt;height:14.25pt" o:ole="">
                                    <v:imagedata r:id="rId50" o:title=""/>
                                  </v:shape>
                                  <o:OLEObject Type="Embed" ProgID="Equation.DSMT4" ShapeID="_x0000_i1066" DrawAspect="Content" ObjectID="_1690410680" r:id="rId88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bằng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40" w:dyaOrig="220" w14:anchorId="5A714100">
                                  <v:shape id="_x0000_i1068" type="#_x0000_t75" style="width:12pt;height:11.25pt" o:ole="">
                                    <v:imagedata r:id="rId52" o:title=""/>
                                  </v:shape>
                                  <o:OLEObject Type="Embed" ProgID="Equation.DSMT4" ShapeID="_x0000_i1068" DrawAspect="Content" ObjectID="_1690410681" r:id="rId89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1240" w:dyaOrig="279" w14:anchorId="45D791D0">
                                  <v:shape id="_x0000_i1070" type="#_x0000_t75" style="width:62.25pt;height:14.25pt" o:ole="">
                                    <v:imagedata r:id="rId54" o:title=""/>
                                  </v:shape>
                                  <o:OLEObject Type="Embed" ProgID="Equation.DSMT4" ShapeID="_x0000_i1070" DrawAspect="Content" ObjectID="_1690410682" r:id="rId90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bằng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880" w:dyaOrig="279" w14:anchorId="7A01B937">
                                  <v:shape id="_x0000_i1072" type="#_x0000_t75" style="width:44.25pt;height:14.25pt" o:ole="">
                                    <v:imagedata r:id="rId56" o:title=""/>
                                  </v:shape>
                                  <o:OLEObject Type="Embed" ProgID="Equation.DSMT4" ShapeID="_x0000_i1072" DrawAspect="Content" ObjectID="_1690410683" r:id="rId91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1460" w:dyaOrig="279" w14:anchorId="2F2B7F53">
                                  <v:shape id="_x0000_i1074" type="#_x0000_t75" style="width:72.75pt;height:14.25pt" o:ole="">
                                    <v:imagedata r:id="rId58" o:title=""/>
                                  </v:shape>
                                  <o:OLEObject Type="Embed" ProgID="Equation.DSMT4" ShapeID="_x0000_i1074" DrawAspect="Content" ObjectID="_1690410684" r:id="rId92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Nếu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32C04EDF">
                                  <v:shape id="_x0000_i1076" type="#_x0000_t75" style="width:9.75pt;height:11.25pt" o:ole="">
                                    <v:imagedata r:id="rId60" o:title=""/>
                                  </v:shape>
                                  <o:OLEObject Type="Embed" ProgID="Equation.DSMT4" ShapeID="_x0000_i1076" DrawAspect="Content" ObjectID="_1690410685" r:id="rId93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79" w14:anchorId="169E91F0">
                                  <v:shape id="_x0000_i1078" type="#_x0000_t75" style="width:9.75pt;height:14.25pt" o:ole="">
                                    <v:imagedata r:id="rId62" o:title=""/>
                                  </v:shape>
                                  <o:OLEObject Type="Embed" ProgID="Equation.DSMT4" ShapeID="_x0000_i1078" DrawAspect="Content" ObjectID="_1690410686" r:id="rId94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hoặc trùng nhau thì góc giữa chúng bằng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279" w14:anchorId="5C515E41">
                                  <v:shape id="_x0000_i1080" type="#_x0000_t75" style="width:14.25pt;height:14.25pt" o:ole="">
                                    <v:imagedata r:id="rId64" o:title=""/>
                                  </v:shape>
                                  <o:OLEObject Type="Embed" ProgID="Equation.DSMT4" ShapeID="_x0000_i1080" DrawAspect="Content" ObjectID="_1690410687" r:id="rId95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B2C018E" w14:textId="68907FA5" w:rsidR="008B21E7" w:rsidRPr="00D42531" w:rsidRDefault="00B4035A" w:rsidP="00D42531">
                              <w:pPr>
                                <w:pStyle w:val="ListParagraph"/>
                                <w:ind w:left="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8B21E7" w:rsidRPr="00D42531">
                                <w:rPr>
                                  <w:rFonts w:ascii="Chu Van An" w:hAnsi="Chu Van An" w:cs="Chu Van An"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Tích vô hướng của 2 vecto trong không gian:</w:t>
                              </w:r>
                            </w:p>
                            <w:p w14:paraId="024453DF" w14:textId="77777777" w:rsidR="008B21E7" w:rsidRPr="00D42531" w:rsidRDefault="008B21E7" w:rsidP="00D42531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ab/>
                              </w:r>
                              <w:r w:rsidRPr="00D42531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8"/>
                                  <w:sz w:val="24"/>
                                  <w:szCs w:val="24"/>
                                </w:rPr>
                                <w:object w:dxaOrig="2200" w:dyaOrig="480" w14:anchorId="3899DB0D">
                                  <v:shape id="_x0000_i1082" type="#_x0000_t75" style="width:110.25pt;height:24pt" o:ole="">
                                    <v:imagedata r:id="rId66" o:title=""/>
                                  </v:shape>
                                  <o:OLEObject Type="Embed" ProgID="Equation.DSMT4" ShapeID="_x0000_i1082" DrawAspect="Content" ObjectID="_1690410688" r:id="rId96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25236BB" w14:textId="77777777" w:rsidR="008B21E7" w:rsidRPr="00D42531" w:rsidRDefault="008B21E7" w:rsidP="00D4253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350" w:type="dxa"/>
                            </w:tcPr>
                            <w:p w14:paraId="770A578F" w14:textId="77777777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62CDFF8F" w14:textId="77777777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3D1FF79" w14:textId="77777777" w:rsidR="008B21E7" w:rsidRPr="00D42531" w:rsidRDefault="008B21E7" w:rsidP="00D4253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29D314C" wp14:editId="43791996">
                                    <wp:extent cx="2015766" cy="1494880"/>
                                    <wp:effectExtent l="0" t="0" r="3810" b="0"/>
                                    <wp:docPr id="1834" name="Picture 18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016648" cy="14955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A976DAA" w14:textId="77A83E2D" w:rsidR="008B21E7" w:rsidRPr="00D42531" w:rsidRDefault="008B21E7" w:rsidP="00F44BD4">
                        <w:pPr>
                          <w:spacing w:line="256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E56BF56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8B21E7" w:rsidRDefault="008B21E7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C4F6077" w14:textId="77777777" w:rsidR="00D42531" w:rsidRPr="00A6548B" w:rsidRDefault="003B77C9" w:rsidP="00196F3C">
      <w:pPr>
        <w:spacing w:line="240" w:lineRule="auto"/>
        <w:ind w:left="426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1EE45C24" wp14:editId="38B350F8">
                <wp:extent cx="6443476" cy="17621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1762125"/>
                          <a:chOff x="-6836" y="-11"/>
                          <a:chExt cx="6443476" cy="176212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1"/>
                            <a:ext cx="6436640" cy="1762113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8B21E7" w:rsidRPr="00D42531" w:rsidRDefault="008B21E7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4E1276" w14:textId="7DCC03F3" w:rsidR="008B21E7" w:rsidRPr="00D42531" w:rsidRDefault="008B21E7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1" w:name="_Hlk75663587"/>
                              <w:r w:rsidRPr="00D42531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  <w:szCs w:val="24"/>
                                </w:rPr>
                                <w:t>Phương pháp chứng minh hai đường thẳng:</w:t>
                              </w:r>
                            </w:p>
                            <w:bookmarkEnd w:id="1"/>
                            <w:p w14:paraId="44D216CA" w14:textId="77777777" w:rsidR="008B21E7" w:rsidRPr="00B4035A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B4035A">
                                <w:rPr>
                                  <w:rFonts w:ascii="Chu Van An" w:hAnsi="Chu Van An" w:cs="Chu Van An"/>
                                  <w:bCs/>
                                  <w:iCs/>
                                  <w:color w:val="7030A0"/>
                                  <w:sz w:val="24"/>
                                  <w:szCs w:val="24"/>
                                </w:rPr>
                                <w:t>Ta có thể sử dụng một trong các cách sau:</w:t>
                              </w:r>
                            </w:p>
                            <w:p w14:paraId="4AC12A7C" w14:textId="77777777" w:rsidR="008B21E7" w:rsidRPr="00D42531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Chứng minh góc giữa hai đường thẳng bằng </w: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360" w:dyaOrig="320" w14:anchorId="62CF468A">
                                  <v:shape id="_x0000_i1084" type="#_x0000_t75" style="width:18pt;height:15.75pt" o:ole="">
                                    <v:imagedata r:id="rId97" o:title=""/>
                                  </v:shape>
                                  <o:OLEObject Type="Embed" ProgID="Equation.DSMT4" ShapeID="_x0000_i1084" DrawAspect="Content" ObjectID="_1690410689" r:id="rId98"/>
                                </w:object>
                              </w: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F87AE7C" w14:textId="77777777" w:rsidR="008B21E7" w:rsidRPr="00D42531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Chứng minh hai vectơ chỉ phương của hai đường thẳng vuông góc với nhau.</w:t>
                              </w:r>
                            </w:p>
                            <w:p w14:paraId="433DCA46" w14:textId="77777777" w:rsidR="008B21E7" w:rsidRPr="00D42531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Chứng minh dựa vào Định lí.</w:t>
                              </w:r>
                            </w:p>
                            <w:p w14:paraId="3485C9C1" w14:textId="77777777" w:rsidR="008B21E7" w:rsidRPr="00D42531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360"/>
                                </w:tabs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Sử dụng các tính chất của hình học phẳng (Định lí Pitago, tam giác có trung tuyến bằng nửa cạnh huyền…).</w:t>
                              </w:r>
                            </w:p>
                            <w:p w14:paraId="38ABA20B" w14:textId="253C6CCC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8B21E7" w:rsidRPr="00D42531" w:rsidRDefault="008B21E7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4253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8B21E7" w:rsidRDefault="008B21E7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138.75pt;mso-position-horizontal-relative:char;mso-position-vertical-relative:line" coordorigin="-68" coordsize="64434,17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">
                <v:shape id="Rectangle: Diagonal Corners Rounded 249" o:spid="_x0000_s1076" style="position:absolute;width:64366;height:17621;visibility:visible;mso-wrap-style:square;v-text-anchor:middle" coordsize="6436640,17621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" adj="-11796480,,5400" path="m16687,l6333997,v56688,,102643,45955,102643,102643l6436640,1745426v,9216,-7471,16687,-16687,16687l102643,1762113c45955,1762113,,1716158,,1659470l,16687c,7471,7471,,1668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16687,0;6333997,0;6436640,102643;6436640,1745426;6419953,1762113;102643,1762113;0,1659470;0,16687;16687,0" o:connectangles="0,0,0,0,0,0,0,0,0" textboxrect="0,0,6436640,1762113"/>
                  <v:textbox>
                    <w:txbxContent>
                      <w:p w14:paraId="33C81F78" w14:textId="4DB33ED8" w:rsidR="008B21E7" w:rsidRPr="00D42531" w:rsidRDefault="008B21E7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4E1276" w14:textId="7DCC03F3" w:rsidR="008B21E7" w:rsidRPr="00D42531" w:rsidRDefault="008B21E7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2" w:name="_Hlk75663587"/>
                        <w:r w:rsidRPr="00D42531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  <w:szCs w:val="24"/>
                          </w:rPr>
                          <w:t>Phương pháp chứng minh hai đường thẳng:</w:t>
                        </w:r>
                      </w:p>
                      <w:bookmarkEnd w:id="2"/>
                      <w:p w14:paraId="44D216CA" w14:textId="77777777" w:rsidR="008B21E7" w:rsidRPr="00B4035A" w:rsidRDefault="008B21E7" w:rsidP="005069DF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Cs/>
                            <w:iCs/>
                            <w:sz w:val="24"/>
                            <w:szCs w:val="24"/>
                          </w:rPr>
                        </w:pPr>
                        <w:r w:rsidRPr="00B4035A">
                          <w:rPr>
                            <w:rFonts w:ascii="Chu Van An" w:hAnsi="Chu Van An" w:cs="Chu Van An"/>
                            <w:bCs/>
                            <w:iCs/>
                            <w:color w:val="7030A0"/>
                            <w:sz w:val="24"/>
                            <w:szCs w:val="24"/>
                          </w:rPr>
                          <w:t>Ta có thể sử dụng một trong các cách sau:</w:t>
                        </w:r>
                      </w:p>
                      <w:p w14:paraId="4AC12A7C" w14:textId="77777777" w:rsidR="008B21E7" w:rsidRPr="00D42531" w:rsidRDefault="008B21E7" w:rsidP="005069D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360"/>
                          </w:tabs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Chứng minh góc giữa hai đường thẳng bằng </w:t>
                        </w:r>
                        <w:r w:rsidRPr="00D4253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360" w:dyaOrig="320" w14:anchorId="62CF468A">
                            <v:shape id="_x0000_i1084" type="#_x0000_t75" style="width:18pt;height:15.75pt" o:ole="">
                              <v:imagedata r:id="rId97" o:title=""/>
                            </v:shape>
                            <o:OLEObject Type="Embed" ProgID="Equation.DSMT4" ShapeID="_x0000_i1084" DrawAspect="Content" ObjectID="_1690410689" r:id="rId99"/>
                          </w:object>
                        </w:r>
                        <w:r w:rsidRPr="00D4253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F87AE7C" w14:textId="77777777" w:rsidR="008B21E7" w:rsidRPr="00D42531" w:rsidRDefault="008B21E7" w:rsidP="005069D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360"/>
                          </w:tabs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Chứng minh hai vectơ chỉ phương của hai đường thẳng vuông góc với nhau.</w:t>
                        </w:r>
                      </w:p>
                      <w:p w14:paraId="433DCA46" w14:textId="77777777" w:rsidR="008B21E7" w:rsidRPr="00D42531" w:rsidRDefault="008B21E7" w:rsidP="005069D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360"/>
                          </w:tabs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Chứng minh dựa vào Định lí.</w:t>
                        </w:r>
                      </w:p>
                      <w:p w14:paraId="3485C9C1" w14:textId="77777777" w:rsidR="008B21E7" w:rsidRPr="00D42531" w:rsidRDefault="008B21E7" w:rsidP="005069D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tabs>
                            <w:tab w:val="left" w:pos="360"/>
                          </w:tabs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Sử dụng các tính chất của hình học phẳng (Định lí Pitago, tam giác có trung tuyến bằng nửa cạnh huyền…).</w:t>
                        </w:r>
                      </w:p>
                      <w:p w14:paraId="38ABA20B" w14:textId="253C6CCC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8B21E7" w:rsidRPr="00D42531" w:rsidRDefault="008B21E7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4253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8B21E7" w:rsidRDefault="008B21E7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6C349A28" w:rsidR="007522D7" w:rsidRPr="00A6548B" w:rsidRDefault="007522D7" w:rsidP="00196F3C">
      <w:pPr>
        <w:spacing w:line="240" w:lineRule="auto"/>
        <w:ind w:left="426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8B21E7" w:rsidRPr="00531501" w:rsidRDefault="008B21E7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8B21E7" w:rsidRDefault="008B21E7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8B21E7" w:rsidRDefault="008B21E7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LrVXpwcDgAAtFUAAA4AAAAAAAAAAAAAAAAALgIAAGRycy9lMm9Eb2MueG1sUEsBAi0AFAAGAAgA&#10;AAAhAGmmhVzdAAAABAEAAA8AAAAAAAAAAAAAAAAAdhAAAGRycy9kb3ducmV2LnhtbFBLBQYAAAAA&#10;BAAEAPMAAACAEQAAAAA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8B21E7" w:rsidRPr="00531501" w:rsidRDefault="008B21E7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8B21E7" w:rsidRDefault="008B21E7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8B21E7" w:rsidRDefault="008B21E7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A6548B" w:rsidRDefault="003B77C9" w:rsidP="00E83E91">
      <w:pPr>
        <w:spacing w:line="240" w:lineRule="auto"/>
        <w:ind w:left="284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6052F1A" wp14:editId="0D596C15">
                <wp:extent cx="6579068" cy="1019175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019175"/>
                          <a:chOff x="19743" y="0"/>
                          <a:chExt cx="6579068" cy="922467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87"/>
                            <a:ext cx="6579068" cy="6742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8B21E7" w:rsidRPr="008B21E7" w:rsidRDefault="008B21E7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177C1D9B" w14:textId="16963FE9" w:rsidR="008B21E7" w:rsidRPr="00B4035A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4035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B4035A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nhóm phương pháp nêu trên.</w:t>
                              </w:r>
                            </w:p>
                            <w:p w14:paraId="5BC3D9BC" w14:textId="210A3102" w:rsidR="008B21E7" w:rsidRPr="008B21E7" w:rsidRDefault="008B21E7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5002906" cy="571533"/>
                            <a:chOff x="150812" y="0"/>
                            <a:chExt cx="5003204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003204" cy="485775"/>
                              <a:chOff x="150812" y="0"/>
                              <a:chExt cx="5003204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969920" cy="485775"/>
                                <a:chOff x="184096" y="0"/>
                                <a:chExt cx="4969920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3651836" cy="485775"/>
                                  <a:chOff x="1502180" y="0"/>
                                  <a:chExt cx="365183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3542302" cy="369570"/>
                                    <a:chOff x="1611714" y="104387"/>
                                    <a:chExt cx="3542302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923" y="105073"/>
                                      <a:ext cx="339309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33ACB4" w14:textId="77777777" w:rsidR="008B21E7" w:rsidRPr="00D42531" w:rsidRDefault="008B21E7" w:rsidP="00D42531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4253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Chứng minh hai đường thẳng vuông góc</w:t>
                                        </w:r>
                                      </w:p>
                                      <w:p w14:paraId="7FD041C8" w14:textId="0E3FD2C2" w:rsidR="008B21E7" w:rsidRPr="00D42531" w:rsidRDefault="008B21E7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8B21E7" w:rsidRDefault="008B21E7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8B21E7" w:rsidRDefault="008B21E7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80.25pt;mso-position-horizontal-relative:char;mso-position-vertical-relative:line" coordorigin="197" coordsize="65790,9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">
                <v:shape id="Rectangle: Diagonal Corners Rounded 1" o:spid="_x0000_s1100" style="position:absolute;left:197;top:2481;width:65791;height:674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48481;6579068,667895;6564221,674280;112727,674280;0,625799;0,6385;14847,0" o:connectangles="0,0,0,0,0,0,0,0,0" textboxrect="0,0,6435090,1533525"/>
                  <v:textbox>
                    <w:txbxContent>
                      <w:p w14:paraId="1E9A76CA" w14:textId="77777777" w:rsidR="008B21E7" w:rsidRPr="008B21E7" w:rsidRDefault="008B21E7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177C1D9B" w14:textId="16963FE9" w:rsidR="008B21E7" w:rsidRPr="00B4035A" w:rsidRDefault="008B21E7" w:rsidP="005069DF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B4035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B4035A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nhóm phương pháp nêu trên.</w:t>
                        </w:r>
                      </w:p>
                      <w:p w14:paraId="5BC3D9BC" w14:textId="210A3102" w:rsidR="008B21E7" w:rsidRPr="008B21E7" w:rsidRDefault="008B21E7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1" style="position:absolute;left:1508;width:50029;height:5715" coordorigin="1508" coordsize="5003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2" style="position:absolute;left:1508;width:50032;height:4857" coordorigin="1508" coordsize="5003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49700;height:4857" coordorigin="1840" coordsize="496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00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36519;height:4857" coordorigin="15021" coordsize="3651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7;top:1043;width:35423;height:3696" coordorigin="16117,1043" coordsize="3542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09;top:1050;width:3393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" adj="2122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33ACB4" w14:textId="77777777" w:rsidR="008B21E7" w:rsidRPr="00D42531" w:rsidRDefault="008B21E7" w:rsidP="00D42531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4253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Chứng minh hai đường thẳng vuông góc</w:t>
                                  </w:r>
                                </w:p>
                                <w:p w14:paraId="7FD041C8" w14:textId="0E3FD2C2" w:rsidR="008B21E7" w:rsidRPr="00D42531" w:rsidRDefault="008B21E7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8B21E7" w:rsidRDefault="008B21E7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8B21E7" w:rsidRDefault="008B21E7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A6548B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p w14:paraId="1D63867A" w14:textId="77777777" w:rsidR="00D42531" w:rsidRPr="00A6548B" w:rsidRDefault="00D42531" w:rsidP="00196F3C">
      <w:pPr>
        <w:tabs>
          <w:tab w:val="left" w:pos="360"/>
        </w:tabs>
        <w:spacing w:line="240" w:lineRule="auto"/>
        <w:ind w:left="-142" w:firstLine="142"/>
        <w:rPr>
          <w:rFonts w:ascii="Chu Van An" w:hAnsi="Chu Van An" w:cs="Chu Van An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1: </w:t>
      </w:r>
      <w:r w:rsidRPr="00A6548B">
        <w:rPr>
          <w:rFonts w:ascii="Chu Van An" w:hAnsi="Chu Van An" w:cs="Chu Van An"/>
        </w:rPr>
        <w:t xml:space="preserve">Cho hình chóp </w:t>
      </w:r>
      <w:r w:rsidRPr="00A6548B">
        <w:rPr>
          <w:rFonts w:ascii="Chu Van An" w:hAnsi="Chu Van An" w:cs="Chu Van An"/>
          <w:position w:val="-6"/>
        </w:rPr>
        <w:object w:dxaOrig="639" w:dyaOrig="260" w14:anchorId="6B9F383B">
          <v:shape id="_x0000_i1085" type="#_x0000_t75" style="width:32.25pt;height:12.75pt" o:ole="">
            <v:imagedata r:id="rId101" o:title=""/>
          </v:shape>
          <o:OLEObject Type="Embed" ProgID="Equation.DSMT4" ShapeID="_x0000_i1085" DrawAspect="Content" ObjectID="_1690409782" r:id="rId102"/>
        </w:object>
      </w:r>
      <w:r w:rsidRPr="00A6548B">
        <w:rPr>
          <w:rFonts w:ascii="Chu Van An" w:hAnsi="Chu Van An" w:cs="Chu Van An"/>
        </w:rPr>
        <w:t xml:space="preserve"> có </w:t>
      </w:r>
      <w:r w:rsidRPr="00A6548B">
        <w:rPr>
          <w:rFonts w:ascii="Chu Van An" w:hAnsi="Chu Van An" w:cs="Chu Van An"/>
          <w:position w:val="-6"/>
        </w:rPr>
        <w:object w:dxaOrig="1280" w:dyaOrig="260" w14:anchorId="563D0F44">
          <v:shape id="_x0000_i1086" type="#_x0000_t75" style="width:63.75pt;height:12.75pt" o:ole="">
            <v:imagedata r:id="rId103" o:title=""/>
          </v:shape>
          <o:OLEObject Type="Embed" ProgID="Equation.DSMT4" ShapeID="_x0000_i1086" DrawAspect="Content" ObjectID="_1690409783" r:id="rId104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1700" w:dyaOrig="340" w14:anchorId="7F7F89D4">
          <v:shape id="_x0000_i1087" type="#_x0000_t75" style="width:84.75pt;height:17.25pt" o:ole="">
            <v:imagedata r:id="rId105" o:title=""/>
          </v:shape>
          <o:OLEObject Type="Embed" ProgID="Equation.DSMT4" ShapeID="_x0000_i1087" DrawAspect="Content" ObjectID="_1690409784" r:id="rId106"/>
        </w:object>
      </w:r>
      <w:r w:rsidRPr="00A6548B">
        <w:rPr>
          <w:rFonts w:ascii="Chu Van An" w:hAnsi="Chu Van An" w:cs="Chu Van An"/>
        </w:rPr>
        <w:t>.</w:t>
      </w:r>
    </w:p>
    <w:p w14:paraId="0E2ABFC1" w14:textId="77777777" w:rsidR="00D42531" w:rsidRPr="00A6548B" w:rsidRDefault="00D42531" w:rsidP="00196F3C">
      <w:pPr>
        <w:tabs>
          <w:tab w:val="left" w:pos="360"/>
        </w:tabs>
        <w:spacing w:line="240" w:lineRule="auto"/>
        <w:ind w:left="-142"/>
        <w:rPr>
          <w:rFonts w:ascii="Chu Van An" w:hAnsi="Chu Van An" w:cs="Chu Van An"/>
          <w:color w:val="82FFFF" w:themeColor="background2"/>
        </w:rPr>
      </w:pPr>
      <w:r w:rsidRPr="00A6548B">
        <w:rPr>
          <w:rFonts w:ascii="Chu Van An" w:hAnsi="Chu Van An" w:cs="Chu Van An"/>
          <w:color w:val="0000CC"/>
        </w:rPr>
        <w:tab/>
      </w:r>
      <w:r w:rsidRPr="00A6548B">
        <w:rPr>
          <w:rFonts w:ascii="Chu Van An" w:hAnsi="Chu Van An" w:cs="Chu Van An"/>
          <w:color w:val="0000CC"/>
        </w:rPr>
        <w:tab/>
      </w:r>
      <w:r w:rsidRPr="00A6548B">
        <w:rPr>
          <w:rFonts w:ascii="Chu Van An" w:hAnsi="Chu Van An" w:cs="Chu Van An"/>
        </w:rPr>
        <w:t xml:space="preserve"> Chứng minh rằng </w:t>
      </w:r>
      <w:r w:rsidRPr="00A6548B">
        <w:rPr>
          <w:rFonts w:ascii="Chu Van An" w:hAnsi="Chu Van An" w:cs="Chu Van An"/>
          <w:position w:val="-6"/>
        </w:rPr>
        <w:object w:dxaOrig="840" w:dyaOrig="260" w14:anchorId="5AD779F5">
          <v:shape id="_x0000_i1088" type="#_x0000_t75" style="width:42pt;height:12.75pt" o:ole="">
            <v:imagedata r:id="rId107" o:title=""/>
          </v:shape>
          <o:OLEObject Type="Embed" ProgID="Equation.DSMT4" ShapeID="_x0000_i1088" DrawAspect="Content" ObjectID="_1690409785" r:id="rId108"/>
        </w:object>
      </w:r>
      <w:r w:rsidRPr="00A6548B">
        <w:rPr>
          <w:rFonts w:ascii="Chu Van An" w:hAnsi="Chu Van An" w:cs="Chu Van An"/>
        </w:rPr>
        <w:t xml:space="preserve">, </w:t>
      </w:r>
      <w:r w:rsidRPr="00A6548B">
        <w:rPr>
          <w:rFonts w:ascii="Chu Van An" w:hAnsi="Chu Van An" w:cs="Chu Van An"/>
          <w:position w:val="-6"/>
        </w:rPr>
        <w:object w:dxaOrig="840" w:dyaOrig="260" w14:anchorId="176E943B">
          <v:shape id="_x0000_i1089" type="#_x0000_t75" style="width:42pt;height:12.75pt" o:ole="">
            <v:imagedata r:id="rId109" o:title=""/>
          </v:shape>
          <o:OLEObject Type="Embed" ProgID="Equation.DSMT4" ShapeID="_x0000_i1089" DrawAspect="Content" ObjectID="_1690409786" r:id="rId110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840" w:dyaOrig="260" w14:anchorId="08396850">
          <v:shape id="_x0000_i1090" type="#_x0000_t75" style="width:42pt;height:12.75pt" o:ole="">
            <v:imagedata r:id="rId111" o:title=""/>
          </v:shape>
          <o:OLEObject Type="Embed" ProgID="Equation.DSMT4" ShapeID="_x0000_i1090" DrawAspect="Content" ObjectID="_1690409787" r:id="rId112"/>
        </w:object>
      </w:r>
      <w:r w:rsidRPr="00A6548B">
        <w:rPr>
          <w:rFonts w:ascii="Chu Van An" w:hAnsi="Chu Van An" w:cs="Chu Van An"/>
        </w:rPr>
        <w:t>.</w:t>
      </w:r>
    </w:p>
    <w:p w14:paraId="2A7BA9A0" w14:textId="77777777" w:rsidR="00D42531" w:rsidRPr="00A6548B" w:rsidRDefault="00D42531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652724BB" w14:textId="6E3905B5" w:rsidR="00D42531" w:rsidRPr="00A6548B" w:rsidRDefault="00A6548B" w:rsidP="005069DF">
      <w:pPr>
        <w:pStyle w:val="ListParagraph"/>
        <w:numPr>
          <w:ilvl w:val="0"/>
          <w:numId w:val="3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w:drawing>
          <wp:anchor distT="0" distB="0" distL="114300" distR="114300" simplePos="0" relativeHeight="251649536" behindDoc="0" locked="0" layoutInCell="1" allowOverlap="1" wp14:anchorId="10BFEBA0" wp14:editId="23605DDC">
            <wp:simplePos x="0" y="0"/>
            <wp:positionH relativeFrom="margin">
              <wp:posOffset>5041265</wp:posOffset>
            </wp:positionH>
            <wp:positionV relativeFrom="paragraph">
              <wp:posOffset>83185</wp:posOffset>
            </wp:positionV>
            <wp:extent cx="1727200" cy="1733550"/>
            <wp:effectExtent l="0" t="0" r="6350" b="0"/>
            <wp:wrapSquare wrapText="bothSides"/>
            <wp:docPr id="1835" name="Pictur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2531" w:rsidRPr="00A6548B">
        <w:rPr>
          <w:rFonts w:ascii="Chu Van An" w:hAnsi="Chu Van An" w:cs="Chu Van An"/>
        </w:rPr>
        <w:t xml:space="preserve">Qua </w:t>
      </w:r>
      <w:r w:rsidR="00D42531" w:rsidRPr="00A6548B">
        <w:rPr>
          <w:rFonts w:ascii="Chu Van An" w:hAnsi="Chu Van An" w:cs="Chu Van An"/>
          <w:position w:val="-6"/>
        </w:rPr>
        <w:object w:dxaOrig="220" w:dyaOrig="260" w14:anchorId="2E951BAC">
          <v:shape id="_x0000_i1091" type="#_x0000_t75" style="width:11.25pt;height:12.75pt" o:ole="">
            <v:imagedata r:id="rId114" o:title=""/>
          </v:shape>
          <o:OLEObject Type="Embed" ProgID="Equation.DSMT4" ShapeID="_x0000_i1091" DrawAspect="Content" ObjectID="_1690409788" r:id="rId115"/>
        </w:object>
      </w:r>
      <w:r w:rsidR="00D42531" w:rsidRPr="00A6548B">
        <w:rPr>
          <w:rFonts w:ascii="Chu Van An" w:hAnsi="Chu Van An" w:cs="Chu Van An"/>
        </w:rPr>
        <w:t xml:space="preserve"> vẽ đường thẳng song song với </w:t>
      </w:r>
      <w:r w:rsidR="00D42531" w:rsidRPr="00A6548B">
        <w:rPr>
          <w:rFonts w:ascii="Chu Van An" w:hAnsi="Chu Van An" w:cs="Chu Van An"/>
          <w:position w:val="-6"/>
        </w:rPr>
        <w:object w:dxaOrig="360" w:dyaOrig="260" w14:anchorId="29535208">
          <v:shape id="_x0000_i1092" type="#_x0000_t75" style="width:18pt;height:12.75pt" o:ole="">
            <v:imagedata r:id="rId116" o:title=""/>
          </v:shape>
          <o:OLEObject Type="Embed" ProgID="Equation.DSMT4" ShapeID="_x0000_i1092" DrawAspect="Content" ObjectID="_1690409789" r:id="rId117"/>
        </w:object>
      </w:r>
      <w:r w:rsidR="00D42531" w:rsidRPr="00A6548B">
        <w:rPr>
          <w:rFonts w:ascii="Chu Van An" w:hAnsi="Chu Van An" w:cs="Chu Van An"/>
        </w:rPr>
        <w:t xml:space="preserve"> cắt </w:t>
      </w:r>
      <w:r w:rsidR="00D42531" w:rsidRPr="00A6548B">
        <w:rPr>
          <w:rFonts w:ascii="Chu Van An" w:hAnsi="Chu Van An" w:cs="Chu Van An"/>
          <w:position w:val="-6"/>
        </w:rPr>
        <w:object w:dxaOrig="340" w:dyaOrig="260" w14:anchorId="7C7EB2E4">
          <v:shape id="_x0000_i1093" type="#_x0000_t75" style="width:17.25pt;height:12.75pt" o:ole="">
            <v:imagedata r:id="rId118" o:title=""/>
          </v:shape>
          <o:OLEObject Type="Embed" ProgID="Equation.DSMT4" ShapeID="_x0000_i1093" DrawAspect="Content" ObjectID="_1690409790" r:id="rId119"/>
        </w:object>
      </w:r>
      <w:r w:rsidR="00D42531" w:rsidRPr="00A6548B">
        <w:rPr>
          <w:rFonts w:ascii="Chu Van An" w:hAnsi="Chu Van An" w:cs="Chu Van An"/>
        </w:rPr>
        <w:t xml:space="preserve"> tại </w:t>
      </w:r>
      <w:r w:rsidR="00D42531" w:rsidRPr="00A6548B">
        <w:rPr>
          <w:rFonts w:ascii="Chu Van An" w:hAnsi="Chu Van An" w:cs="Chu Van An"/>
          <w:position w:val="-4"/>
        </w:rPr>
        <w:object w:dxaOrig="200" w:dyaOrig="220" w14:anchorId="23A1BCF1">
          <v:shape id="_x0000_i1094" type="#_x0000_t75" style="width:9.75pt;height:11.25pt" o:ole="">
            <v:imagedata r:id="rId120" o:title=""/>
          </v:shape>
          <o:OLEObject Type="Embed" ProgID="Equation.DSMT4" ShapeID="_x0000_i1094" DrawAspect="Content" ObjectID="_1690409791" r:id="rId121"/>
        </w:object>
      </w:r>
      <w:r w:rsidR="00D42531" w:rsidRPr="00A6548B">
        <w:rPr>
          <w:rFonts w:ascii="Chu Van An" w:hAnsi="Chu Van An" w:cs="Chu Van An"/>
        </w:rPr>
        <w:t xml:space="preserve"> và cắt </w:t>
      </w:r>
      <w:r w:rsidR="00D42531" w:rsidRPr="00A6548B">
        <w:rPr>
          <w:rFonts w:ascii="Chu Van An" w:hAnsi="Chu Van An" w:cs="Chu Van An"/>
          <w:position w:val="-4"/>
        </w:rPr>
        <w:object w:dxaOrig="360" w:dyaOrig="220" w14:anchorId="0EDA3F32">
          <v:shape id="_x0000_i1095" type="#_x0000_t75" style="width:18pt;height:11.25pt" o:ole="">
            <v:imagedata r:id="rId122" o:title=""/>
          </v:shape>
          <o:OLEObject Type="Embed" ProgID="Equation.DSMT4" ShapeID="_x0000_i1095" DrawAspect="Content" ObjectID="_1690409792" r:id="rId123"/>
        </w:object>
      </w:r>
      <w:r w:rsidR="00D42531" w:rsidRPr="00A6548B">
        <w:rPr>
          <w:rFonts w:ascii="Chu Van An" w:hAnsi="Chu Van An" w:cs="Chu Van An"/>
        </w:rPr>
        <w:t xml:space="preserve"> tại </w:t>
      </w:r>
      <w:r w:rsidR="00D42531" w:rsidRPr="00A6548B">
        <w:rPr>
          <w:rFonts w:ascii="Chu Van An" w:hAnsi="Chu Van An" w:cs="Chu Van An"/>
          <w:position w:val="-4"/>
        </w:rPr>
        <w:object w:dxaOrig="200" w:dyaOrig="220" w14:anchorId="65B72C3E">
          <v:shape id="_x0000_i1096" type="#_x0000_t75" style="width:9.75pt;height:11.25pt" o:ole="">
            <v:imagedata r:id="rId124" o:title=""/>
          </v:shape>
          <o:OLEObject Type="Embed" ProgID="Equation.DSMT4" ShapeID="_x0000_i1096" DrawAspect="Content" ObjectID="_1690409793" r:id="rId125"/>
        </w:object>
      </w:r>
      <w:r w:rsidR="00D42531" w:rsidRPr="00A6548B">
        <w:rPr>
          <w:rFonts w:ascii="Chu Van An" w:hAnsi="Chu Van An" w:cs="Chu Van An"/>
        </w:rPr>
        <w:t>.</w:t>
      </w:r>
    </w:p>
    <w:p w14:paraId="29B91052" w14:textId="42B67F28" w:rsidR="00D42531" w:rsidRPr="00A6548B" w:rsidRDefault="00D42531" w:rsidP="005069DF">
      <w:pPr>
        <w:pStyle w:val="ListParagraph"/>
        <w:numPr>
          <w:ilvl w:val="0"/>
          <w:numId w:val="3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Ta cần chứng minh </w:t>
      </w:r>
      <w:r w:rsidRPr="00A6548B">
        <w:rPr>
          <w:rFonts w:ascii="Chu Van An" w:hAnsi="Chu Van An" w:cs="Chu Van An"/>
          <w:position w:val="-6"/>
        </w:rPr>
        <w:object w:dxaOrig="880" w:dyaOrig="260" w14:anchorId="3F292083">
          <v:shape id="_x0000_i1097" type="#_x0000_t75" style="width:44.25pt;height:12.75pt" o:ole="">
            <v:imagedata r:id="rId126" o:title=""/>
          </v:shape>
          <o:OLEObject Type="Embed" ProgID="Equation.DSMT4" ShapeID="_x0000_i1097" DrawAspect="Content" ObjectID="_1690409794" r:id="rId127"/>
        </w:object>
      </w:r>
      <w:r w:rsidRPr="00A6548B">
        <w:rPr>
          <w:rFonts w:ascii="Chu Van An" w:hAnsi="Chu Van An" w:cs="Chu Van An"/>
        </w:rPr>
        <w:t xml:space="preserve">. Ta có  </w:t>
      </w:r>
      <w:r w:rsidRPr="00A6548B">
        <w:rPr>
          <w:rFonts w:ascii="Chu Van An" w:hAnsi="Chu Van An" w:cs="Chu Van An"/>
          <w:position w:val="-18"/>
        </w:rPr>
        <w:object w:dxaOrig="1560" w:dyaOrig="460" w14:anchorId="27D12133">
          <v:shape id="_x0000_i1098" type="#_x0000_t75" style="width:78pt;height:23.25pt" o:ole="">
            <v:imagedata r:id="rId128" o:title=""/>
          </v:shape>
          <o:OLEObject Type="Embed" ProgID="Equation.DSMT4" ShapeID="_x0000_i1098" DrawAspect="Content" ObjectID="_1690409795" r:id="rId129"/>
        </w:object>
      </w:r>
      <w:r w:rsidRPr="00A6548B">
        <w:rPr>
          <w:rFonts w:ascii="Chu Van An" w:hAnsi="Chu Van An" w:cs="Chu Van An"/>
        </w:rPr>
        <w:t>.</w:t>
      </w:r>
    </w:p>
    <w:p w14:paraId="3BB3F354" w14:textId="77777777" w:rsidR="00D42531" w:rsidRPr="00A6548B" w:rsidRDefault="00D42531" w:rsidP="005069DF">
      <w:pPr>
        <w:pStyle w:val="ListParagraph"/>
        <w:numPr>
          <w:ilvl w:val="0"/>
          <w:numId w:val="3"/>
        </w:numPr>
        <w:tabs>
          <w:tab w:val="left" w:pos="6480"/>
        </w:tabs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Vì </w:t>
      </w:r>
      <w:r w:rsidRPr="00A6548B">
        <w:rPr>
          <w:rFonts w:ascii="Chu Van An" w:hAnsi="Chu Van An" w:cs="Chu Van An"/>
          <w:position w:val="-8"/>
        </w:rPr>
        <w:object w:dxaOrig="840" w:dyaOrig="279" w14:anchorId="1CF372AD">
          <v:shape id="_x0000_i1099" type="#_x0000_t75" style="width:42pt;height:14.25pt" o:ole="">
            <v:imagedata r:id="rId130" o:title=""/>
          </v:shape>
          <o:OLEObject Type="Embed" ProgID="Equation.DSMT4" ShapeID="_x0000_i1099" DrawAspect="Content" ObjectID="_1690409796" r:id="rId131"/>
        </w:object>
      </w:r>
      <w:r w:rsidRPr="00A6548B">
        <w:rPr>
          <w:rFonts w:ascii="Chu Van An" w:hAnsi="Chu Van An" w:cs="Chu Van An"/>
        </w:rPr>
        <w:t xml:space="preserve"> nên </w:t>
      </w:r>
      <w:r w:rsidRPr="00A6548B">
        <w:rPr>
          <w:rFonts w:ascii="Chu Van An" w:hAnsi="Chu Van An" w:cs="Chu Van An"/>
          <w:position w:val="-4"/>
        </w:rPr>
        <w:object w:dxaOrig="440" w:dyaOrig="220" w14:anchorId="428325D2">
          <v:shape id="_x0000_i1100" type="#_x0000_t75" style="width:21.75pt;height:11.25pt" o:ole="">
            <v:imagedata r:id="rId132" o:title=""/>
          </v:shape>
          <o:OLEObject Type="Embed" ProgID="Equation.DSMT4" ShapeID="_x0000_i1100" DrawAspect="Content" ObjectID="_1690409797" r:id="rId133"/>
        </w:object>
      </w:r>
      <w:r w:rsidRPr="00A6548B">
        <w:rPr>
          <w:rFonts w:ascii="Chu Van An" w:hAnsi="Chu Van An" w:cs="Chu Van An"/>
        </w:rPr>
        <w:t xml:space="preserve"> là tam giác đều nên </w:t>
      </w:r>
      <w:r w:rsidRPr="00A6548B">
        <w:rPr>
          <w:rFonts w:ascii="Chu Van An" w:hAnsi="Chu Van An" w:cs="Chu Van An"/>
          <w:position w:val="-4"/>
        </w:rPr>
        <w:object w:dxaOrig="800" w:dyaOrig="220" w14:anchorId="3C4ED45D">
          <v:shape id="_x0000_i1101" type="#_x0000_t75" style="width:39.75pt;height:11.25pt" o:ole="">
            <v:imagedata r:id="rId134" o:title=""/>
          </v:shape>
          <o:OLEObject Type="Embed" ProgID="Equation.DSMT4" ShapeID="_x0000_i1101" DrawAspect="Content" ObjectID="_1690409798" r:id="rId135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859" w:dyaOrig="260" w14:anchorId="3735BCEB">
          <v:shape id="_x0000_i1102" type="#_x0000_t75" style="width:42.75pt;height:12.75pt" o:ole="">
            <v:imagedata r:id="rId136" o:title=""/>
          </v:shape>
          <o:OLEObject Type="Embed" ProgID="Equation.DSMT4" ShapeID="_x0000_i1102" DrawAspect="Content" ObjectID="_1690409799" r:id="rId137"/>
        </w:object>
      </w:r>
      <w:r w:rsidRPr="00A6548B">
        <w:rPr>
          <w:rFonts w:ascii="Chu Van An" w:hAnsi="Chu Van An" w:cs="Chu Van An"/>
        </w:rPr>
        <w:t xml:space="preserve">. </w:t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  <w:position w:val="-14"/>
        </w:rPr>
        <w:object w:dxaOrig="300" w:dyaOrig="380" w14:anchorId="239D41A3">
          <v:shape id="_x0000_i1103" type="#_x0000_t75" style="width:15pt;height:18.75pt" o:ole="">
            <v:imagedata r:id="rId138" o:title=""/>
          </v:shape>
          <o:OLEObject Type="Embed" ProgID="Equation.DSMT4" ShapeID="_x0000_i1103" DrawAspect="Content" ObjectID="_1690409800" r:id="rId139"/>
        </w:object>
      </w:r>
      <w:r w:rsidRPr="00A6548B">
        <w:rPr>
          <w:rFonts w:ascii="Chu Van An" w:hAnsi="Chu Van An" w:cs="Chu Van An"/>
          <w:noProof/>
        </w:rPr>
        <w:t xml:space="preserve"> </w:t>
      </w:r>
    </w:p>
    <w:p w14:paraId="018AB9AE" w14:textId="77777777" w:rsidR="00D42531" w:rsidRPr="00A6548B" w:rsidRDefault="00D42531" w:rsidP="005069DF">
      <w:pPr>
        <w:pStyle w:val="ListParagraph"/>
        <w:numPr>
          <w:ilvl w:val="0"/>
          <w:numId w:val="3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Xét hai tam giác </w:t>
      </w:r>
      <w:r w:rsidRPr="00A6548B">
        <w:rPr>
          <w:rFonts w:ascii="Chu Van An" w:hAnsi="Chu Van An" w:cs="Chu Van An"/>
          <w:position w:val="-4"/>
        </w:rPr>
        <w:object w:dxaOrig="480" w:dyaOrig="220" w14:anchorId="62EBE1E1">
          <v:shape id="_x0000_i1104" type="#_x0000_t75" style="width:24pt;height:11.25pt" o:ole="">
            <v:imagedata r:id="rId140" o:title=""/>
          </v:shape>
          <o:OLEObject Type="Embed" ProgID="Equation.DSMT4" ShapeID="_x0000_i1104" DrawAspect="Content" ObjectID="_1690409801" r:id="rId141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4"/>
        </w:rPr>
        <w:object w:dxaOrig="480" w:dyaOrig="220" w14:anchorId="0E456283">
          <v:shape id="_x0000_i1105" type="#_x0000_t75" style="width:24pt;height:11.25pt" o:ole="">
            <v:imagedata r:id="rId142" o:title=""/>
          </v:shape>
          <o:OLEObject Type="Embed" ProgID="Equation.DSMT4" ShapeID="_x0000_i1105" DrawAspect="Content" ObjectID="_1690409802" r:id="rId143"/>
        </w:object>
      </w:r>
      <w:r w:rsidRPr="00A6548B">
        <w:rPr>
          <w:rFonts w:ascii="Chu Van An" w:hAnsi="Chu Van An" w:cs="Chu Van An"/>
        </w:rPr>
        <w:t xml:space="preserve">, ta có </w:t>
      </w:r>
    </w:p>
    <w:p w14:paraId="42020BB9" w14:textId="77777777" w:rsidR="00D42531" w:rsidRPr="00A6548B" w:rsidRDefault="00D42531" w:rsidP="00196F3C">
      <w:pPr>
        <w:pStyle w:val="ListParagraph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8724"/>
        </w:tabs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   </w:t>
      </w:r>
      <w:r w:rsidRPr="00A6548B">
        <w:rPr>
          <w:rFonts w:ascii="Chu Van An" w:hAnsi="Chu Van An" w:cs="Chu Van An"/>
          <w:position w:val="-48"/>
        </w:rPr>
        <w:object w:dxaOrig="1200" w:dyaOrig="1060" w14:anchorId="16E0F30A">
          <v:shape id="_x0000_i1106" type="#_x0000_t75" style="width:60pt;height:53.25pt" o:ole="">
            <v:imagedata r:id="rId144" o:title=""/>
          </v:shape>
          <o:OLEObject Type="Embed" ProgID="Equation.DSMT4" ShapeID="_x0000_i1106" DrawAspect="Content" ObjectID="_1690409803" r:id="rId145"/>
        </w:object>
      </w:r>
      <w:r w:rsidRPr="00A6548B">
        <w:rPr>
          <w:rFonts w:ascii="Chu Van An" w:hAnsi="Chu Van An" w:cs="Chu Van An"/>
        </w:rPr>
        <w:t xml:space="preserve"> nên </w:t>
      </w:r>
      <w:r w:rsidRPr="00A6548B">
        <w:rPr>
          <w:rFonts w:ascii="Chu Van An" w:hAnsi="Chu Van An" w:cs="Chu Van An"/>
          <w:position w:val="-14"/>
        </w:rPr>
        <w:object w:dxaOrig="2320" w:dyaOrig="380" w14:anchorId="4ED889FE">
          <v:shape id="_x0000_i1107" type="#_x0000_t75" style="width:116.25pt;height:18.75pt" o:ole="">
            <v:imagedata r:id="rId146" o:title=""/>
          </v:shape>
          <o:OLEObject Type="Embed" ProgID="Equation.DSMT4" ShapeID="_x0000_i1107" DrawAspect="Content" ObjectID="_1690409804" r:id="rId147"/>
        </w:object>
      </w:r>
      <w:r w:rsidRPr="00A6548B">
        <w:rPr>
          <w:rFonts w:ascii="Chu Van An" w:hAnsi="Chu Van An" w:cs="Chu Van An"/>
        </w:rPr>
        <w:t xml:space="preserve">. Suy ra </w:t>
      </w:r>
      <w:r w:rsidRPr="00A6548B">
        <w:rPr>
          <w:rFonts w:ascii="Chu Van An" w:hAnsi="Chu Van An" w:cs="Chu Van An"/>
          <w:position w:val="-4"/>
        </w:rPr>
        <w:object w:dxaOrig="859" w:dyaOrig="220" w14:anchorId="6432BA6D">
          <v:shape id="_x0000_i1108" type="#_x0000_t75" style="width:42.75pt;height:11.25pt" o:ole="">
            <v:imagedata r:id="rId148" o:title=""/>
          </v:shape>
          <o:OLEObject Type="Embed" ProgID="Equation.DSMT4" ShapeID="_x0000_i1108" DrawAspect="Content" ObjectID="_1690409805" r:id="rId149"/>
        </w:object>
      </w:r>
      <w:r w:rsidRPr="00A6548B">
        <w:rPr>
          <w:rFonts w:ascii="Chu Van An" w:hAnsi="Chu Van An" w:cs="Chu Van An"/>
        </w:rPr>
        <w:t xml:space="preserve">. </w:t>
      </w:r>
      <w:r w:rsidRPr="00A6548B">
        <w:rPr>
          <w:rFonts w:ascii="Chu Van An" w:hAnsi="Chu Van An" w:cs="Chu Van An"/>
          <w:position w:val="-14"/>
        </w:rPr>
        <w:object w:dxaOrig="320" w:dyaOrig="380" w14:anchorId="0926C9AF">
          <v:shape id="_x0000_i1109" type="#_x0000_t75" style="width:15.75pt;height:18.75pt" o:ole="">
            <v:imagedata r:id="rId150" o:title=""/>
          </v:shape>
          <o:OLEObject Type="Embed" ProgID="Equation.DSMT4" ShapeID="_x0000_i1109" DrawAspect="Content" ObjectID="_1690409806" r:id="rId151"/>
        </w:object>
      </w:r>
    </w:p>
    <w:p w14:paraId="638884EF" w14:textId="77777777" w:rsidR="00D42531" w:rsidRPr="00A6548B" w:rsidRDefault="00D42531" w:rsidP="005069DF">
      <w:pPr>
        <w:pStyle w:val="ListParagraph"/>
        <w:numPr>
          <w:ilvl w:val="0"/>
          <w:numId w:val="3"/>
        </w:num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8724"/>
        </w:tabs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Từ </w:t>
      </w:r>
      <w:r w:rsidRPr="00A6548B">
        <w:rPr>
          <w:rFonts w:ascii="Chu Van An" w:hAnsi="Chu Van An" w:cs="Chu Van An"/>
          <w:position w:val="-14"/>
        </w:rPr>
        <w:object w:dxaOrig="300" w:dyaOrig="380" w14:anchorId="3013E923">
          <v:shape id="_x0000_i1110" type="#_x0000_t75" style="width:15pt;height:18.75pt" o:ole="">
            <v:imagedata r:id="rId152" o:title=""/>
          </v:shape>
          <o:OLEObject Type="Embed" ProgID="Equation.DSMT4" ShapeID="_x0000_i1110" DrawAspect="Content" ObjectID="_1690409807" r:id="rId153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14"/>
        </w:rPr>
        <w:object w:dxaOrig="320" w:dyaOrig="380" w14:anchorId="06E39DCA">
          <v:shape id="_x0000_i1111" type="#_x0000_t75" style="width:15.75pt;height:18.75pt" o:ole="">
            <v:imagedata r:id="rId150" o:title=""/>
          </v:shape>
          <o:OLEObject Type="Embed" ProgID="Equation.DSMT4" ShapeID="_x0000_i1111" DrawAspect="Content" ObjectID="_1690409808" r:id="rId154"/>
        </w:object>
      </w:r>
      <w:r w:rsidRPr="00A6548B">
        <w:rPr>
          <w:rFonts w:ascii="Chu Van An" w:hAnsi="Chu Van An" w:cs="Chu Van An"/>
        </w:rPr>
        <w:t xml:space="preserve">, suy ra tam giác </w:t>
      </w:r>
      <w:r w:rsidRPr="00A6548B">
        <w:rPr>
          <w:rFonts w:ascii="Chu Van An" w:hAnsi="Chu Van An" w:cs="Chu Van An"/>
          <w:position w:val="-4"/>
        </w:rPr>
        <w:object w:dxaOrig="480" w:dyaOrig="220" w14:anchorId="6528F917">
          <v:shape id="_x0000_i1112" type="#_x0000_t75" style="width:24pt;height:11.25pt" o:ole="">
            <v:imagedata r:id="rId155" o:title=""/>
          </v:shape>
          <o:OLEObject Type="Embed" ProgID="Equation.DSMT4" ShapeID="_x0000_i1112" DrawAspect="Content" ObjectID="_1690409809" r:id="rId156"/>
        </w:object>
      </w:r>
      <w:r w:rsidRPr="00A6548B">
        <w:rPr>
          <w:rFonts w:ascii="Chu Van An" w:hAnsi="Chu Van An" w:cs="Chu Van An"/>
        </w:rPr>
        <w:t xml:space="preserve"> cân tại </w:t>
      </w:r>
      <w:r w:rsidRPr="00A6548B">
        <w:rPr>
          <w:rFonts w:ascii="Chu Van An" w:hAnsi="Chu Van An" w:cs="Chu Van An"/>
          <w:position w:val="-4"/>
        </w:rPr>
        <w:object w:dxaOrig="240" w:dyaOrig="220" w14:anchorId="6FE8D5B9">
          <v:shape id="_x0000_i1113" type="#_x0000_t75" style="width:12pt;height:11.25pt" o:ole="">
            <v:imagedata r:id="rId157" o:title=""/>
          </v:shape>
          <o:OLEObject Type="Embed" ProgID="Equation.DSMT4" ShapeID="_x0000_i1113" DrawAspect="Content" ObjectID="_1690409810" r:id="rId158"/>
        </w:object>
      </w:r>
      <w:r w:rsidRPr="00A6548B">
        <w:rPr>
          <w:rFonts w:ascii="Chu Van An" w:hAnsi="Chu Van An" w:cs="Chu Van An"/>
        </w:rPr>
        <w:t xml:space="preserve"> có </w:t>
      </w:r>
      <w:r w:rsidRPr="00A6548B">
        <w:rPr>
          <w:rFonts w:ascii="Chu Van An" w:hAnsi="Chu Van An" w:cs="Chu Van An"/>
          <w:position w:val="-6"/>
        </w:rPr>
        <w:object w:dxaOrig="380" w:dyaOrig="260" w14:anchorId="525C0966">
          <v:shape id="_x0000_i1114" type="#_x0000_t75" style="width:18.75pt;height:12.75pt" o:ole="">
            <v:imagedata r:id="rId159" o:title=""/>
          </v:shape>
          <o:OLEObject Type="Embed" ProgID="Equation.DSMT4" ShapeID="_x0000_i1114" DrawAspect="Content" ObjectID="_1690409811" r:id="rId160"/>
        </w:object>
      </w:r>
      <w:r w:rsidRPr="00A6548B">
        <w:rPr>
          <w:rFonts w:ascii="Chu Van An" w:hAnsi="Chu Van An" w:cs="Chu Van An"/>
        </w:rPr>
        <w:t xml:space="preserve"> là trung tuyến</w:t>
      </w:r>
    </w:p>
    <w:p w14:paraId="0760AA22" w14:textId="77777777" w:rsidR="00D42531" w:rsidRPr="00A6548B" w:rsidRDefault="00D42531" w:rsidP="00196F3C">
      <w:pPr>
        <w:pStyle w:val="ListParagraph"/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>nên cũng là đường cao.</w:t>
      </w:r>
    </w:p>
    <w:p w14:paraId="226B7DA5" w14:textId="77777777" w:rsidR="00D42531" w:rsidRPr="00A6548B" w:rsidRDefault="00D42531" w:rsidP="005069DF">
      <w:pPr>
        <w:pStyle w:val="ListParagraph"/>
        <w:numPr>
          <w:ilvl w:val="0"/>
          <w:numId w:val="3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Do đó </w:t>
      </w:r>
      <w:r w:rsidRPr="00A6548B">
        <w:rPr>
          <w:rFonts w:ascii="Chu Van An" w:hAnsi="Chu Van An" w:cs="Chu Van An"/>
          <w:position w:val="-6"/>
        </w:rPr>
        <w:object w:dxaOrig="1020" w:dyaOrig="340" w14:anchorId="2FE17D2D">
          <v:shape id="_x0000_i1115" type="#_x0000_t75" style="width:51pt;height:17.25pt" o:ole="">
            <v:imagedata r:id="rId161" o:title=""/>
          </v:shape>
          <o:OLEObject Type="Embed" ProgID="Equation.DSMT4" ShapeID="_x0000_i1115" DrawAspect="Content" ObjectID="_1690409812" r:id="rId162"/>
        </w:object>
      </w:r>
      <w:r w:rsidRPr="00A6548B">
        <w:rPr>
          <w:rFonts w:ascii="Chu Van An" w:hAnsi="Chu Van An" w:cs="Chu Van An"/>
        </w:rPr>
        <w:t xml:space="preserve">. Vậy </w:t>
      </w:r>
      <w:r w:rsidRPr="00A6548B">
        <w:rPr>
          <w:rFonts w:ascii="Chu Van An" w:hAnsi="Chu Van An" w:cs="Chu Van An"/>
          <w:position w:val="-6"/>
        </w:rPr>
        <w:object w:dxaOrig="920" w:dyaOrig="260" w14:anchorId="788BE922">
          <v:shape id="_x0000_i1116" type="#_x0000_t75" style="width:45.75pt;height:12.75pt" o:ole="">
            <v:imagedata r:id="rId163" o:title=""/>
          </v:shape>
          <o:OLEObject Type="Embed" ProgID="Equation.DSMT4" ShapeID="_x0000_i1116" DrawAspect="Content" ObjectID="_1690409813" r:id="rId164"/>
        </w:object>
      </w:r>
      <w:r w:rsidRPr="00A6548B">
        <w:rPr>
          <w:rFonts w:ascii="Chu Van An" w:hAnsi="Chu Van An" w:cs="Chu Van An"/>
        </w:rPr>
        <w:t>.</w:t>
      </w:r>
    </w:p>
    <w:p w14:paraId="620C636B" w14:textId="77777777" w:rsidR="00D42531" w:rsidRPr="00A6548B" w:rsidRDefault="00D42531" w:rsidP="00196F3C">
      <w:p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2: </w:t>
      </w:r>
      <w:r w:rsidRPr="00A6548B">
        <w:rPr>
          <w:rFonts w:ascii="Chu Van An" w:hAnsi="Chu Van An" w:cs="Chu Van An"/>
        </w:rPr>
        <w:t xml:space="preserve">Cho hình chóp </w:t>
      </w:r>
      <w:r w:rsidRPr="00A6548B">
        <w:rPr>
          <w:rFonts w:ascii="Chu Van An" w:hAnsi="Chu Van An" w:cs="Chu Van An"/>
          <w:position w:val="-6"/>
        </w:rPr>
        <w:object w:dxaOrig="639" w:dyaOrig="260" w14:anchorId="1C6651B8">
          <v:shape id="_x0000_i1117" type="#_x0000_t75" style="width:32.25pt;height:12.75pt" o:ole="">
            <v:imagedata r:id="rId165" o:title=""/>
          </v:shape>
          <o:OLEObject Type="Embed" ProgID="Equation.DSMT4" ShapeID="_x0000_i1117" DrawAspect="Content" ObjectID="_1690409814" r:id="rId166"/>
        </w:object>
      </w:r>
      <w:r w:rsidRPr="00A6548B">
        <w:rPr>
          <w:rFonts w:ascii="Chu Van An" w:hAnsi="Chu Van An" w:cs="Chu Van An"/>
        </w:rPr>
        <w:t xml:space="preserve"> có </w:t>
      </w:r>
      <w:r w:rsidRPr="00A6548B">
        <w:rPr>
          <w:rFonts w:ascii="Chu Van An" w:hAnsi="Chu Van An" w:cs="Chu Van An"/>
          <w:position w:val="-6"/>
        </w:rPr>
        <w:object w:dxaOrig="880" w:dyaOrig="260" w14:anchorId="1C59CBC0">
          <v:shape id="_x0000_i1118" type="#_x0000_t75" style="width:44.25pt;height:12.75pt" o:ole="">
            <v:imagedata r:id="rId167" o:title=""/>
          </v:shape>
          <o:OLEObject Type="Embed" ProgID="Equation.DSMT4" ShapeID="_x0000_i1118" DrawAspect="Content" ObjectID="_1690409815" r:id="rId168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1080" w:dyaOrig="340" w14:anchorId="3BEA384D">
          <v:shape id="_x0000_i1119" type="#_x0000_t75" style="width:54pt;height:17.25pt" o:ole="">
            <v:imagedata r:id="rId169" o:title=""/>
          </v:shape>
          <o:OLEObject Type="Embed" ProgID="Equation.DSMT4" ShapeID="_x0000_i1119" DrawAspect="Content" ObjectID="_1690409816" r:id="rId170"/>
        </w:object>
      </w:r>
      <w:r w:rsidRPr="00A6548B">
        <w:rPr>
          <w:rFonts w:ascii="Chu Van An" w:hAnsi="Chu Van An" w:cs="Chu Van An"/>
        </w:rPr>
        <w:t xml:space="preserve">. Gọi </w:t>
      </w:r>
      <w:r w:rsidRPr="00A6548B">
        <w:rPr>
          <w:rFonts w:ascii="Chu Van An" w:hAnsi="Chu Van An" w:cs="Chu Van An"/>
          <w:position w:val="-6"/>
        </w:rPr>
        <w:object w:dxaOrig="279" w:dyaOrig="240" w14:anchorId="237EBA9D">
          <v:shape id="_x0000_i1120" type="#_x0000_t75" style="width:14.25pt;height:12pt" o:ole="">
            <v:imagedata r:id="rId171" o:title=""/>
          </v:shape>
          <o:OLEObject Type="Embed" ProgID="Equation.DSMT4" ShapeID="_x0000_i1120" DrawAspect="Content" ObjectID="_1690409817" r:id="rId172"/>
        </w:object>
      </w:r>
      <w:r w:rsidRPr="00A6548B">
        <w:rPr>
          <w:rFonts w:ascii="Chu Van An" w:hAnsi="Chu Van An" w:cs="Chu Van An"/>
        </w:rPr>
        <w:t xml:space="preserve"> là trung điểm </w:t>
      </w:r>
      <w:r w:rsidRPr="00A6548B">
        <w:rPr>
          <w:rFonts w:ascii="Chu Van An" w:hAnsi="Chu Van An" w:cs="Chu Van An"/>
          <w:position w:val="-6"/>
        </w:rPr>
        <w:object w:dxaOrig="340" w:dyaOrig="260" w14:anchorId="4FC9EE4E">
          <v:shape id="_x0000_i1121" type="#_x0000_t75" style="width:17.25pt;height:12.75pt" o:ole="">
            <v:imagedata r:id="rId173" o:title=""/>
          </v:shape>
          <o:OLEObject Type="Embed" ProgID="Equation.DSMT4" ShapeID="_x0000_i1121" DrawAspect="Content" ObjectID="_1690409818" r:id="rId174"/>
        </w:object>
      </w:r>
      <w:r w:rsidRPr="00A6548B">
        <w:rPr>
          <w:rFonts w:ascii="Chu Van An" w:hAnsi="Chu Van An" w:cs="Chu Van An"/>
        </w:rPr>
        <w:t xml:space="preserve">. </w:t>
      </w:r>
    </w:p>
    <w:p w14:paraId="104EDD9C" w14:textId="70CC8A04" w:rsidR="00D42531" w:rsidRPr="00A6548B" w:rsidRDefault="00D42531" w:rsidP="00196F3C">
      <w:pPr>
        <w:spacing w:line="240" w:lineRule="auto"/>
        <w:ind w:firstLine="720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Chứng minh </w:t>
      </w:r>
      <w:r w:rsidRPr="00A6548B">
        <w:rPr>
          <w:rFonts w:ascii="Chu Van An" w:hAnsi="Chu Van An" w:cs="Chu Van An"/>
          <w:position w:val="-6"/>
        </w:rPr>
        <w:object w:dxaOrig="840" w:dyaOrig="260" w14:anchorId="10C7F4F0">
          <v:shape id="_x0000_i1122" type="#_x0000_t75" style="width:42pt;height:12.75pt" o:ole="">
            <v:imagedata r:id="rId175" o:title=""/>
          </v:shape>
          <o:OLEObject Type="Embed" ProgID="Equation.DSMT4" ShapeID="_x0000_i1122" DrawAspect="Content" ObjectID="_1690409819" r:id="rId176"/>
        </w:object>
      </w:r>
      <w:r w:rsidRPr="00A6548B">
        <w:rPr>
          <w:rFonts w:ascii="Chu Van An" w:hAnsi="Chu Van An" w:cs="Chu Van An"/>
        </w:rPr>
        <w:t>.</w:t>
      </w:r>
    </w:p>
    <w:p w14:paraId="7B02E7DD" w14:textId="71D7BC2D" w:rsidR="00D42531" w:rsidRPr="00A6548B" w:rsidRDefault="004E7FF6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</w:rPr>
      </w:pPr>
      <w:r w:rsidRPr="00A6548B">
        <w:rPr>
          <w:rFonts w:ascii="Chu Van An" w:hAnsi="Chu Van An" w:cs="Chu Van An"/>
          <w:noProof/>
        </w:rPr>
        <w:drawing>
          <wp:anchor distT="0" distB="0" distL="114300" distR="114300" simplePos="0" relativeHeight="251658752" behindDoc="1" locked="0" layoutInCell="1" allowOverlap="1" wp14:anchorId="74EB7EDD" wp14:editId="4847C5C8">
            <wp:simplePos x="0" y="0"/>
            <wp:positionH relativeFrom="column">
              <wp:posOffset>4479290</wp:posOffset>
            </wp:positionH>
            <wp:positionV relativeFrom="paragraph">
              <wp:posOffset>6985</wp:posOffset>
            </wp:positionV>
            <wp:extent cx="1198245" cy="1221105"/>
            <wp:effectExtent l="0" t="0" r="1905" b="0"/>
            <wp:wrapNone/>
            <wp:docPr id="1836" name="Pictur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2531"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  <w:r w:rsidR="00D42531" w:rsidRPr="00A6548B">
        <w:rPr>
          <w:rFonts w:ascii="Chu Van An" w:hAnsi="Chu Van An" w:cs="Chu Van An"/>
          <w:b/>
          <w:bCs/>
          <w:color w:val="0000CC"/>
        </w:rPr>
        <w:t xml:space="preserve">  </w:t>
      </w:r>
    </w:p>
    <w:p w14:paraId="39860ECF" w14:textId="0A8AB021" w:rsidR="00D42531" w:rsidRPr="00A6548B" w:rsidRDefault="00D42531" w:rsidP="005069DF">
      <w:pPr>
        <w:pStyle w:val="ListParagraph"/>
        <w:numPr>
          <w:ilvl w:val="0"/>
          <w:numId w:val="4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Xét </w:t>
      </w:r>
      <w:r w:rsidRPr="00A6548B">
        <w:rPr>
          <w:rFonts w:ascii="Chu Van An" w:hAnsi="Chu Van An" w:cs="Chu Van An"/>
          <w:position w:val="-20"/>
        </w:rPr>
        <w:object w:dxaOrig="3480" w:dyaOrig="499" w14:anchorId="5C676CBA">
          <v:shape id="_x0000_i1123" type="#_x0000_t75" style="width:174pt;height:24.75pt" o:ole="">
            <v:imagedata r:id="rId178" o:title=""/>
          </v:shape>
          <o:OLEObject Type="Embed" ProgID="Equation.DSMT4" ShapeID="_x0000_i1123" DrawAspect="Content" ObjectID="_1690409820" r:id="rId179"/>
        </w:object>
      </w:r>
    </w:p>
    <w:p w14:paraId="66F2E90C" w14:textId="77777777" w:rsidR="00D42531" w:rsidRPr="00A6548B" w:rsidRDefault="00D42531" w:rsidP="00196F3C">
      <w:pPr>
        <w:pStyle w:val="ListParagraph"/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                 </w:t>
      </w:r>
      <w:r w:rsidRPr="00A6548B">
        <w:rPr>
          <w:rFonts w:ascii="Chu Van An" w:hAnsi="Chu Van An" w:cs="Chu Van An"/>
          <w:position w:val="-20"/>
        </w:rPr>
        <w:object w:dxaOrig="3760" w:dyaOrig="499" w14:anchorId="06C2FACF">
          <v:shape id="_x0000_i1124" type="#_x0000_t75" style="width:188.25pt;height:24.75pt" o:ole="">
            <v:imagedata r:id="rId180" o:title=""/>
          </v:shape>
          <o:OLEObject Type="Embed" ProgID="Equation.DSMT4" ShapeID="_x0000_i1124" DrawAspect="Content" ObjectID="_1690409821" r:id="rId181"/>
        </w:object>
      </w:r>
    </w:p>
    <w:p w14:paraId="0FE36700" w14:textId="2FD60DB7" w:rsidR="00D42531" w:rsidRPr="00A6548B" w:rsidRDefault="00D42531" w:rsidP="00196F3C">
      <w:pPr>
        <w:pStyle w:val="ListParagraph"/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                 </w:t>
      </w:r>
      <w:r w:rsidRPr="00A6548B">
        <w:rPr>
          <w:rFonts w:ascii="Chu Van An" w:hAnsi="Chu Van An" w:cs="Chu Van An"/>
          <w:position w:val="-6"/>
        </w:rPr>
        <w:object w:dxaOrig="3100" w:dyaOrig="340" w14:anchorId="011C8582">
          <v:shape id="_x0000_i1125" type="#_x0000_t75" style="width:155.25pt;height:17.25pt" o:ole="">
            <v:imagedata r:id="rId182" o:title=""/>
          </v:shape>
          <o:OLEObject Type="Embed" ProgID="Equation.DSMT4" ShapeID="_x0000_i1125" DrawAspect="Content" ObjectID="_1690409822" r:id="rId183"/>
        </w:object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  <w:position w:val="-14"/>
        </w:rPr>
        <w:object w:dxaOrig="300" w:dyaOrig="380" w14:anchorId="3E3A8972">
          <v:shape id="_x0000_i1126" type="#_x0000_t75" style="width:15pt;height:18.75pt" o:ole="">
            <v:imagedata r:id="rId184" o:title=""/>
          </v:shape>
          <o:OLEObject Type="Embed" ProgID="Equation.DSMT4" ShapeID="_x0000_i1126" DrawAspect="Content" ObjectID="_1690409823" r:id="rId185"/>
        </w:object>
      </w:r>
      <w:r w:rsidRPr="00A6548B">
        <w:rPr>
          <w:rFonts w:ascii="Chu Van An" w:hAnsi="Chu Van An" w:cs="Chu Van An"/>
          <w:noProof/>
        </w:rPr>
        <w:t xml:space="preserve"> </w:t>
      </w:r>
    </w:p>
    <w:p w14:paraId="21F32539" w14:textId="77777777" w:rsidR="00D42531" w:rsidRPr="00A6548B" w:rsidRDefault="00D42531" w:rsidP="005069DF">
      <w:pPr>
        <w:pStyle w:val="ListParagraph"/>
        <w:numPr>
          <w:ilvl w:val="0"/>
          <w:numId w:val="4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lastRenderedPageBreak/>
        <w:t xml:space="preserve">Ta có </w:t>
      </w:r>
      <w:r w:rsidRPr="00A6548B">
        <w:rPr>
          <w:rFonts w:ascii="Chu Van An" w:hAnsi="Chu Van An" w:cs="Chu Van An"/>
          <w:position w:val="-48"/>
        </w:rPr>
        <w:object w:dxaOrig="3680" w:dyaOrig="1060" w14:anchorId="66B79D40">
          <v:shape id="_x0000_i1127" type="#_x0000_t75" style="width:183.75pt;height:53.25pt" o:ole="">
            <v:imagedata r:id="rId186" o:title=""/>
          </v:shape>
          <o:OLEObject Type="Embed" ProgID="Equation.DSMT4" ShapeID="_x0000_i1127" DrawAspect="Content" ObjectID="_1690409824" r:id="rId187"/>
        </w:object>
      </w:r>
      <w:r w:rsidRPr="00A6548B">
        <w:rPr>
          <w:rFonts w:ascii="Chu Van An" w:hAnsi="Chu Van An" w:cs="Chu Van An"/>
        </w:rPr>
        <w:t>.</w:t>
      </w:r>
    </w:p>
    <w:p w14:paraId="07E7B45B" w14:textId="77777777" w:rsidR="00D42531" w:rsidRPr="00A6548B" w:rsidRDefault="00D42531" w:rsidP="005069DF">
      <w:pPr>
        <w:pStyle w:val="ListParagraph"/>
        <w:numPr>
          <w:ilvl w:val="0"/>
          <w:numId w:val="4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Suy ra </w:t>
      </w:r>
      <w:r w:rsidRPr="00A6548B">
        <w:rPr>
          <w:rFonts w:ascii="Chu Van An" w:hAnsi="Chu Van An" w:cs="Chu Van An"/>
          <w:position w:val="-30"/>
        </w:rPr>
        <w:object w:dxaOrig="1200" w:dyaOrig="700" w14:anchorId="2D188674">
          <v:shape id="_x0000_i1128" type="#_x0000_t75" style="width:60pt;height:35.25pt" o:ole="">
            <v:imagedata r:id="rId188" o:title=""/>
          </v:shape>
          <o:OLEObject Type="Embed" ProgID="Equation.DSMT4" ShapeID="_x0000_i1128" DrawAspect="Content" ObjectID="_1690409825" r:id="rId189"/>
        </w:object>
      </w:r>
      <w:r w:rsidRPr="00A6548B">
        <w:rPr>
          <w:rFonts w:ascii="Chu Van An" w:hAnsi="Chu Van An" w:cs="Chu Van An"/>
        </w:rPr>
        <w:t xml:space="preserve">. </w:t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</w:rPr>
        <w:tab/>
      </w:r>
      <w:r w:rsidRPr="00A6548B">
        <w:rPr>
          <w:rFonts w:ascii="Chu Van An" w:hAnsi="Chu Van An" w:cs="Chu Van An"/>
          <w:position w:val="-14"/>
        </w:rPr>
        <w:object w:dxaOrig="320" w:dyaOrig="380" w14:anchorId="20EAE0B1">
          <v:shape id="_x0000_i1129" type="#_x0000_t75" style="width:15.75pt;height:18.75pt" o:ole="">
            <v:imagedata r:id="rId190" o:title=""/>
          </v:shape>
          <o:OLEObject Type="Embed" ProgID="Equation.DSMT4" ShapeID="_x0000_i1129" DrawAspect="Content" ObjectID="_1690409826" r:id="rId191"/>
        </w:object>
      </w:r>
    </w:p>
    <w:p w14:paraId="5EFEC6D2" w14:textId="77777777" w:rsidR="00D42531" w:rsidRPr="00A6548B" w:rsidRDefault="00D42531" w:rsidP="005069DF">
      <w:pPr>
        <w:pStyle w:val="ListParagraph"/>
        <w:numPr>
          <w:ilvl w:val="0"/>
          <w:numId w:val="4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Từ </w:t>
      </w:r>
      <w:r w:rsidRPr="00A6548B">
        <w:rPr>
          <w:rFonts w:ascii="Chu Van An" w:hAnsi="Chu Van An" w:cs="Chu Van An"/>
          <w:position w:val="-14"/>
        </w:rPr>
        <w:object w:dxaOrig="300" w:dyaOrig="380" w14:anchorId="6DBAA3E4">
          <v:shape id="_x0000_i1130" type="#_x0000_t75" style="width:15pt;height:18.75pt" o:ole="">
            <v:imagedata r:id="rId184" o:title=""/>
          </v:shape>
          <o:OLEObject Type="Embed" ProgID="Equation.DSMT4" ShapeID="_x0000_i1130" DrawAspect="Content" ObjectID="_1690409827" r:id="rId192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14"/>
        </w:rPr>
        <w:object w:dxaOrig="320" w:dyaOrig="380" w14:anchorId="2C2E4782">
          <v:shape id="_x0000_i1131" type="#_x0000_t75" style="width:15.75pt;height:18.75pt" o:ole="">
            <v:imagedata r:id="rId193" o:title=""/>
          </v:shape>
          <o:OLEObject Type="Embed" ProgID="Equation.DSMT4" ShapeID="_x0000_i1131" DrawAspect="Content" ObjectID="_1690409828" r:id="rId194"/>
        </w:object>
      </w:r>
      <w:r w:rsidRPr="00A6548B">
        <w:rPr>
          <w:rFonts w:ascii="Chu Van An" w:hAnsi="Chu Van An" w:cs="Chu Van An"/>
        </w:rPr>
        <w:t xml:space="preserve">, suy ra </w:t>
      </w:r>
      <w:r w:rsidRPr="00A6548B">
        <w:rPr>
          <w:rFonts w:ascii="Chu Van An" w:hAnsi="Chu Van An" w:cs="Chu Van An"/>
          <w:position w:val="-6"/>
        </w:rPr>
        <w:object w:dxaOrig="980" w:dyaOrig="340" w14:anchorId="067A0C70">
          <v:shape id="_x0000_i1132" type="#_x0000_t75" style="width:48.75pt;height:17.25pt" o:ole="">
            <v:imagedata r:id="rId195" o:title=""/>
          </v:shape>
          <o:OLEObject Type="Embed" ProgID="Equation.DSMT4" ShapeID="_x0000_i1132" DrawAspect="Content" ObjectID="_1690409829" r:id="rId196"/>
        </w:object>
      </w:r>
      <w:r w:rsidRPr="00A6548B">
        <w:rPr>
          <w:rFonts w:ascii="Chu Van An" w:hAnsi="Chu Van An" w:cs="Chu Van An"/>
        </w:rPr>
        <w:t xml:space="preserve">. Vậy </w:t>
      </w:r>
      <w:r w:rsidRPr="00A6548B">
        <w:rPr>
          <w:rFonts w:ascii="Chu Van An" w:hAnsi="Chu Van An" w:cs="Chu Van An"/>
          <w:position w:val="-6"/>
        </w:rPr>
        <w:object w:dxaOrig="840" w:dyaOrig="260" w14:anchorId="133BDFBC">
          <v:shape id="_x0000_i1133" type="#_x0000_t75" style="width:42pt;height:12.75pt" o:ole="">
            <v:imagedata r:id="rId175" o:title=""/>
          </v:shape>
          <o:OLEObject Type="Embed" ProgID="Equation.DSMT4" ShapeID="_x0000_i1133" DrawAspect="Content" ObjectID="_1690409830" r:id="rId197"/>
        </w:object>
      </w:r>
      <w:r w:rsidRPr="00A6548B">
        <w:rPr>
          <w:rFonts w:ascii="Chu Van An" w:hAnsi="Chu Van An" w:cs="Chu Van An"/>
        </w:rPr>
        <w:t>.</w:t>
      </w:r>
    </w:p>
    <w:p w14:paraId="4619CC3D" w14:textId="77777777" w:rsidR="00D42531" w:rsidRPr="00A6548B" w:rsidRDefault="00D42531" w:rsidP="00196F3C">
      <w:pPr>
        <w:spacing w:line="240" w:lineRule="auto"/>
        <w:jc w:val="both"/>
        <w:rPr>
          <w:rFonts w:ascii="Chu Van An" w:hAnsi="Chu Van An" w:cs="Chu Van An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3: </w:t>
      </w:r>
      <w:r w:rsidRPr="00A6548B">
        <w:rPr>
          <w:rFonts w:ascii="Chu Van An" w:hAnsi="Chu Van An" w:cs="Chu Van An"/>
        </w:rPr>
        <w:t xml:space="preserve">Cho hình chóp </w:t>
      </w:r>
      <w:r w:rsidRPr="00A6548B">
        <w:rPr>
          <w:rFonts w:ascii="Chu Van An" w:hAnsi="Chu Van An" w:cs="Chu Van An"/>
          <w:position w:val="-6"/>
        </w:rPr>
        <w:object w:dxaOrig="639" w:dyaOrig="260" w14:anchorId="79AE0EEE">
          <v:shape id="_x0000_i1134" type="#_x0000_t75" style="width:32.25pt;height:12.75pt" o:ole="">
            <v:imagedata r:id="rId198" o:title=""/>
          </v:shape>
          <o:OLEObject Type="Embed" ProgID="Equation.DSMT4" ShapeID="_x0000_i1134" DrawAspect="Content" ObjectID="_1690409831" r:id="rId199"/>
        </w:object>
      </w:r>
      <w:r w:rsidRPr="00A6548B">
        <w:rPr>
          <w:rFonts w:ascii="Chu Van An" w:hAnsi="Chu Van An" w:cs="Chu Van An"/>
        </w:rPr>
        <w:t xml:space="preserve"> có </w:t>
      </w:r>
      <w:r w:rsidRPr="00A6548B">
        <w:rPr>
          <w:rFonts w:ascii="Chu Van An" w:hAnsi="Chu Van An" w:cs="Chu Van An"/>
          <w:position w:val="-6"/>
        </w:rPr>
        <w:object w:dxaOrig="800" w:dyaOrig="260" w14:anchorId="257FBC05">
          <v:shape id="_x0000_i1135" type="#_x0000_t75" style="width:39.75pt;height:12.75pt" o:ole="">
            <v:imagedata r:id="rId200" o:title=""/>
          </v:shape>
          <o:OLEObject Type="Embed" ProgID="Equation.DSMT4" ShapeID="_x0000_i1135" DrawAspect="Content" ObjectID="_1690409832" r:id="rId201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840" w:dyaOrig="260" w14:anchorId="305CD386">
          <v:shape id="_x0000_i1136" type="#_x0000_t75" style="width:42pt;height:12.75pt" o:ole="">
            <v:imagedata r:id="rId202" o:title=""/>
          </v:shape>
          <o:OLEObject Type="Embed" ProgID="Equation.DSMT4" ShapeID="_x0000_i1136" DrawAspect="Content" ObjectID="_1690409833" r:id="rId203"/>
        </w:object>
      </w:r>
      <w:r w:rsidRPr="00A6548B">
        <w:rPr>
          <w:rFonts w:ascii="Chu Van An" w:hAnsi="Chu Van An" w:cs="Chu Van An"/>
        </w:rPr>
        <w:t xml:space="preserve">. Chứng minh rằng </w:t>
      </w:r>
      <w:r w:rsidRPr="00A6548B">
        <w:rPr>
          <w:rFonts w:ascii="Chu Van An" w:hAnsi="Chu Van An" w:cs="Chu Van An"/>
          <w:position w:val="-6"/>
        </w:rPr>
        <w:object w:dxaOrig="840" w:dyaOrig="260" w14:anchorId="742B8EFF">
          <v:shape id="_x0000_i1137" type="#_x0000_t75" style="width:42pt;height:12.75pt" o:ole="">
            <v:imagedata r:id="rId204" o:title=""/>
          </v:shape>
          <o:OLEObject Type="Embed" ProgID="Equation.DSMT4" ShapeID="_x0000_i1137" DrawAspect="Content" ObjectID="_1690409834" r:id="rId205"/>
        </w:object>
      </w:r>
      <w:r w:rsidRPr="00A6548B">
        <w:rPr>
          <w:rFonts w:ascii="Chu Van An" w:hAnsi="Chu Van An" w:cs="Chu Van An"/>
        </w:rPr>
        <w:t>.</w:t>
      </w:r>
    </w:p>
    <w:p w14:paraId="1D7FFAE5" w14:textId="77777777" w:rsidR="00D42531" w:rsidRPr="00A6548B" w:rsidRDefault="00D42531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51C8ECEC" w14:textId="77777777" w:rsidR="00D42531" w:rsidRPr="00A6548B" w:rsidRDefault="00D42531" w:rsidP="005069DF">
      <w:pPr>
        <w:pStyle w:val="ListParagraph"/>
        <w:numPr>
          <w:ilvl w:val="0"/>
          <w:numId w:val="5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w:drawing>
          <wp:anchor distT="0" distB="0" distL="114300" distR="114300" simplePos="0" relativeHeight="251661824" behindDoc="0" locked="0" layoutInCell="1" allowOverlap="1" wp14:anchorId="63CDE486" wp14:editId="6CC4DCD1">
            <wp:simplePos x="0" y="0"/>
            <wp:positionH relativeFrom="column">
              <wp:posOffset>4925419</wp:posOffset>
            </wp:positionH>
            <wp:positionV relativeFrom="paragraph">
              <wp:posOffset>7399</wp:posOffset>
            </wp:positionV>
            <wp:extent cx="1648460" cy="1378585"/>
            <wp:effectExtent l="0" t="0" r="8890" b="0"/>
            <wp:wrapSquare wrapText="bothSides"/>
            <wp:docPr id="1837" name="Picture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8460" cy="1378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548B">
        <w:rPr>
          <w:rFonts w:ascii="Chu Van An" w:hAnsi="Chu Van An" w:cs="Chu Van An"/>
        </w:rPr>
        <w:t xml:space="preserve">Xét </w:t>
      </w:r>
      <w:r w:rsidRPr="00A6548B">
        <w:rPr>
          <w:rFonts w:ascii="Chu Van An" w:hAnsi="Chu Van An" w:cs="Chu Van An"/>
          <w:position w:val="-20"/>
        </w:rPr>
        <w:object w:dxaOrig="3680" w:dyaOrig="499" w14:anchorId="12F69320">
          <v:shape id="_x0000_i1138" type="#_x0000_t75" style="width:183.75pt;height:24.75pt" o:ole="">
            <v:imagedata r:id="rId207" o:title=""/>
          </v:shape>
          <o:OLEObject Type="Embed" ProgID="Equation.DSMT4" ShapeID="_x0000_i1138" DrawAspect="Content" ObjectID="_1690409835" r:id="rId208"/>
        </w:object>
      </w:r>
    </w:p>
    <w:p w14:paraId="2435E963" w14:textId="77777777" w:rsidR="00D42531" w:rsidRPr="00A6548B" w:rsidRDefault="00D42531" w:rsidP="00196F3C">
      <w:pPr>
        <w:pStyle w:val="ListParagraph"/>
        <w:spacing w:line="240" w:lineRule="auto"/>
        <w:ind w:left="2160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    </w:t>
      </w:r>
      <w:r w:rsidRPr="00A6548B">
        <w:rPr>
          <w:rFonts w:ascii="Chu Van An" w:hAnsi="Chu Van An" w:cs="Chu Van An"/>
          <w:position w:val="-42"/>
        </w:rPr>
        <w:object w:dxaOrig="4680" w:dyaOrig="940" w14:anchorId="1876FFE1">
          <v:shape id="_x0000_i1139" type="#_x0000_t75" style="width:234pt;height:47.25pt" o:ole="">
            <v:imagedata r:id="rId209" o:title=""/>
          </v:shape>
          <o:OLEObject Type="Embed" ProgID="Equation.DSMT4" ShapeID="_x0000_i1139" DrawAspect="Content" ObjectID="_1690409836" r:id="rId210"/>
        </w:object>
      </w:r>
      <w:r w:rsidRPr="00A6548B">
        <w:rPr>
          <w:rFonts w:ascii="Chu Van An" w:hAnsi="Chu Van An" w:cs="Chu Van An"/>
          <w:noProof/>
        </w:rPr>
        <w:t xml:space="preserve"> </w:t>
      </w:r>
    </w:p>
    <w:p w14:paraId="434731AA" w14:textId="77777777" w:rsidR="00D42531" w:rsidRPr="00A6548B" w:rsidRDefault="00D42531" w:rsidP="00196F3C">
      <w:pPr>
        <w:pStyle w:val="ListParagraph"/>
        <w:spacing w:line="240" w:lineRule="auto"/>
        <w:ind w:left="2160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   </w:t>
      </w:r>
      <w:r w:rsidRPr="00A6548B">
        <w:rPr>
          <w:rFonts w:ascii="Chu Van An" w:hAnsi="Chu Van An" w:cs="Chu Van An"/>
          <w:position w:val="-20"/>
        </w:rPr>
        <w:object w:dxaOrig="3820" w:dyaOrig="600" w14:anchorId="284318A1">
          <v:shape id="_x0000_i1140" type="#_x0000_t75" style="width:191.25pt;height:30pt" o:ole="">
            <v:imagedata r:id="rId211" o:title=""/>
          </v:shape>
          <o:OLEObject Type="Embed" ProgID="Equation.DSMT4" ShapeID="_x0000_i1140" DrawAspect="Content" ObjectID="_1690409837" r:id="rId212"/>
        </w:object>
      </w:r>
      <w:r w:rsidRPr="00A6548B">
        <w:rPr>
          <w:rFonts w:ascii="Chu Van An" w:hAnsi="Chu Van An" w:cs="Chu Van An"/>
        </w:rPr>
        <w:t>.</w:t>
      </w:r>
    </w:p>
    <w:p w14:paraId="1D49112A" w14:textId="77777777" w:rsidR="00D42531" w:rsidRPr="00A6548B" w:rsidRDefault="00D42531" w:rsidP="00196F3C">
      <w:pPr>
        <w:spacing w:line="240" w:lineRule="auto"/>
        <w:ind w:left="720" w:firstLine="720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(do </w:t>
      </w:r>
      <w:r w:rsidRPr="00A6548B">
        <w:rPr>
          <w:rFonts w:ascii="Chu Van An" w:hAnsi="Chu Van An" w:cs="Chu Van An"/>
          <w:position w:val="-6"/>
        </w:rPr>
        <w:object w:dxaOrig="800" w:dyaOrig="260" w14:anchorId="3114B3AD">
          <v:shape id="_x0000_i1141" type="#_x0000_t75" style="width:39.75pt;height:12.75pt" o:ole="">
            <v:imagedata r:id="rId200" o:title=""/>
          </v:shape>
          <o:OLEObject Type="Embed" ProgID="Equation.DSMT4" ShapeID="_x0000_i1141" DrawAspect="Content" ObjectID="_1690409838" r:id="rId213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840" w:dyaOrig="260" w14:anchorId="023DCFDD">
          <v:shape id="_x0000_i1142" type="#_x0000_t75" style="width:42pt;height:12.75pt" o:ole="">
            <v:imagedata r:id="rId202" o:title=""/>
          </v:shape>
          <o:OLEObject Type="Embed" ProgID="Equation.DSMT4" ShapeID="_x0000_i1142" DrawAspect="Content" ObjectID="_1690409839" r:id="rId214"/>
        </w:object>
      </w:r>
      <w:r w:rsidRPr="00A6548B">
        <w:rPr>
          <w:rFonts w:ascii="Chu Van An" w:hAnsi="Chu Van An" w:cs="Chu Van An"/>
        </w:rPr>
        <w:t>)</w:t>
      </w:r>
    </w:p>
    <w:p w14:paraId="0ED67735" w14:textId="69F19E22" w:rsidR="00773189" w:rsidRPr="00A6548B" w:rsidRDefault="00D42531" w:rsidP="005069DF">
      <w:pPr>
        <w:pStyle w:val="ListParagraph"/>
        <w:numPr>
          <w:ilvl w:val="0"/>
          <w:numId w:val="5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Vậy </w:t>
      </w:r>
      <w:r w:rsidRPr="00A6548B">
        <w:rPr>
          <w:rFonts w:ascii="Chu Van An" w:hAnsi="Chu Van An" w:cs="Chu Van An"/>
          <w:position w:val="-6"/>
        </w:rPr>
        <w:object w:dxaOrig="840" w:dyaOrig="260" w14:anchorId="185C06DD">
          <v:shape id="_x0000_i1143" type="#_x0000_t75" style="width:42pt;height:12.75pt" o:ole="">
            <v:imagedata r:id="rId204" o:title=""/>
          </v:shape>
          <o:OLEObject Type="Embed" ProgID="Equation.DSMT4" ShapeID="_x0000_i1143" DrawAspect="Content" ObjectID="_1690409840" r:id="rId215"/>
        </w:object>
      </w:r>
    </w:p>
    <w:p w14:paraId="3CA896A6" w14:textId="4DF88C88" w:rsidR="003B77C9" w:rsidRPr="00A6548B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807"/>
        <w:gridCol w:w="5103"/>
      </w:tblGrid>
      <w:tr w:rsidR="00A6548B" w:rsidRPr="00A6548B" w14:paraId="65428529" w14:textId="77777777" w:rsidTr="00A6548B">
        <w:tc>
          <w:tcPr>
            <w:tcW w:w="5807" w:type="dxa"/>
            <w:shd w:val="clear" w:color="auto" w:fill="auto"/>
          </w:tcPr>
          <w:p w14:paraId="389AA956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" w:name="c1q"/>
            <w:bookmarkEnd w:id="3"/>
            <w:r w:rsidRPr="00A6548B">
              <w:rPr>
                <w:rFonts w:ascii="Chu Van An" w:hAnsi="Chu Van An" w:cs="Chu Van An"/>
                <w:b/>
                <w:color w:val="0000FF"/>
              </w:rPr>
              <w:t>1: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35" w:dyaOrig="285" w14:anchorId="126F266A">
                <v:shape id="_x0000_i18075" type="#_x0000_t75" style="width:36.75pt;height:14.25pt" o:ole="">
                  <v:imagedata r:id="rId216" o:title=""/>
                </v:shape>
                <o:OLEObject Type="Embed" ProgID="Equation.DSMT4" ShapeID="_x0000_i18075" DrawAspect="Content" ObjectID="_1690409841" r:id="rId217"/>
              </w:object>
            </w:r>
            <w:r w:rsidRPr="00A6548B">
              <w:rPr>
                <w:rFonts w:ascii="Chu Van An" w:hAnsi="Chu Van An" w:cs="Chu Van An"/>
              </w:rPr>
              <w:t xml:space="preserve"> 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85" w14:anchorId="4D215AC4">
                <v:shape id="_x0000_i18076" type="#_x0000_t75" style="width:28.5pt;height:14.25pt" o:ole="">
                  <v:imagedata r:id="rId218" o:title=""/>
                </v:shape>
                <o:OLEObject Type="Embed" ProgID="Equation.DSMT4" ShapeID="_x0000_i18076" DrawAspect="Content" ObjectID="_1690409842" r:id="rId219"/>
              </w:object>
            </w:r>
            <w:r w:rsidRPr="00A6548B">
              <w:rPr>
                <w:rFonts w:ascii="Chu Van An" w:hAnsi="Chu Van An" w:cs="Chu Van An"/>
              </w:rPr>
              <w:t xml:space="preserve"> là tam giác vuông tại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40" w:dyaOrig="255" w14:anchorId="13A3FC21">
                <v:shape id="_x0000_i18077" type="#_x0000_t75" style="width:12pt;height:12.75pt" o:ole="">
                  <v:imagedata r:id="rId220" o:title=""/>
                </v:shape>
                <o:OLEObject Type="Embed" ProgID="Equation.DSMT4" ShapeID="_x0000_i18077" DrawAspect="Content" ObjectID="_1690409843" r:id="rId221"/>
              </w:object>
            </w:r>
            <w:r w:rsidRPr="00A6548B">
              <w:rPr>
                <w:rFonts w:ascii="Chu Van An" w:hAnsi="Chu Van An" w:cs="Chu Van An"/>
              </w:rPr>
              <w:t xml:space="preserve">, cạnh bên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30" w:dyaOrig="285" w14:anchorId="150C392F">
                <v:shape id="_x0000_i18078" type="#_x0000_t75" style="width:16.5pt;height:14.25pt" o:ole="">
                  <v:imagedata r:id="rId222" o:title=""/>
                </v:shape>
                <o:OLEObject Type="Embed" ProgID="Equation.DSMT4" ShapeID="_x0000_i18078" DrawAspect="Content" ObjectID="_1690409844" r:id="rId223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đáy. Khẳng định nào sau đây đúng?</w:t>
            </w:r>
          </w:p>
          <w:p w14:paraId="205F25D4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" w:name="c1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320" w:dyaOrig="405" w14:anchorId="10FA8696">
                <v:shape id="_x0000_i18079" type="#_x0000_t75" style="width:66pt;height:20.25pt" o:ole="">
                  <v:imagedata r:id="rId224" o:title=""/>
                </v:shape>
                <o:OLEObject Type="Embed" ProgID="Equation.DSMT4" ShapeID="_x0000_i18079" DrawAspect="Content" ObjectID="_1690409845" r:id="rId225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5" w:name="c1b"/>
            <w:bookmarkEnd w:id="4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305" w:dyaOrig="405" w14:anchorId="7609D90B">
                <v:shape id="_x0000_i18080" type="#_x0000_t75" style="width:65.25pt;height:20.25pt" o:ole="">
                  <v:imagedata r:id="rId226" o:title=""/>
                </v:shape>
                <o:OLEObject Type="Embed" ProgID="Equation.DSMT4" ShapeID="_x0000_i18080" DrawAspect="Content" ObjectID="_1690409846" r:id="rId227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7D3B0AD5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" w:name="c1c"/>
            <w:bookmarkEnd w:id="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275" w:dyaOrig="405" w14:anchorId="72D86FCE">
                <v:shape id="_x0000_i18081" type="#_x0000_t75" style="width:63.75pt;height:20.25pt" o:ole="">
                  <v:imagedata r:id="rId228" o:title=""/>
                </v:shape>
                <o:OLEObject Type="Embed" ProgID="Equation.DSMT4" ShapeID="_x0000_i18081" DrawAspect="Content" ObjectID="_1690409847" r:id="rId229"/>
              </w:object>
            </w:r>
            <w:r w:rsidRPr="00A6548B">
              <w:rPr>
                <w:rFonts w:ascii="Chu Van An" w:hAnsi="Chu Van An" w:cs="Chu Van An"/>
                <w:color w:val="0000FF"/>
              </w:rPr>
              <w:t>.</w:t>
            </w:r>
            <w:bookmarkStart w:id="7" w:name="c1d"/>
            <w:bookmarkEnd w:id="6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14"/>
              </w:rPr>
              <w:object w:dxaOrig="1275" w:dyaOrig="405" w14:anchorId="744638EE">
                <v:shape id="_x0000_i18082" type="#_x0000_t75" style="width:63.75pt;height:20.25pt" o:ole="">
                  <v:imagedata r:id="rId230" o:title=""/>
                </v:shape>
                <o:OLEObject Type="Embed" ProgID="Equation.DSMT4" ShapeID="_x0000_i18082" DrawAspect="Content" ObjectID="_1690409848" r:id="rId231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7"/>
          <w:p w14:paraId="5D1B7EE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02DFF83A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167669D6" w14:textId="77777777" w:rsidTr="00A6548B">
        <w:tc>
          <w:tcPr>
            <w:tcW w:w="5807" w:type="dxa"/>
            <w:shd w:val="clear" w:color="auto" w:fill="auto"/>
          </w:tcPr>
          <w:p w14:paraId="43FB69A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FF00FF"/>
                <w:lang w:val="fr-F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8" w:name="c2q"/>
            <w:bookmarkEnd w:id="8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>2:</w:t>
            </w:r>
            <w:r w:rsidRPr="00A6548B">
              <w:rPr>
                <w:rFonts w:ascii="Chu Van An" w:hAnsi="Chu Van An" w:cs="Chu Van An"/>
                <w:lang w:val="fr-FR"/>
              </w:rPr>
              <w:t xml:space="preserve">Cho lăng trụ đứng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245" w:dyaOrig="270" w14:anchorId="4502EF7B">
                <v:shape id="_x0000_i18083" type="#_x0000_t75" style="width:62.25pt;height:13.5pt" o:ole="">
                  <v:imagedata r:id="rId232" o:title=""/>
                </v:shape>
                <o:OLEObject Type="Embed" ProgID="Equation.DSMT4" ShapeID="_x0000_i18083" DrawAspect="Content" ObjectID="_1690409849" r:id="rId233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70" w14:anchorId="1CAA269D">
                <v:shape id="_x0000_i18084" type="#_x0000_t75" style="width:36pt;height:13.5pt" o:ole="">
                  <v:imagedata r:id="rId234" o:title=""/>
                </v:shape>
                <o:OLEObject Type="Embed" ProgID="Equation.DSMT4" ShapeID="_x0000_i18084" DrawAspect="Content" ObjectID="_1690409850" r:id="rId235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là tam giác vuông tại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70" w:dyaOrig="270" w14:anchorId="46982236">
                <v:shape id="_x0000_i18085" type="#_x0000_t75" style="width:13.5pt;height:13.5pt" o:ole="">
                  <v:imagedata r:id="rId236" o:title=""/>
                </v:shape>
                <o:OLEObject Type="Embed" ProgID="Equation.DSMT4" ShapeID="_x0000_i18085" DrawAspect="Content" ObjectID="_1690409851" r:id="rId237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(tham khảo hình vẽ). Hỏi đường thẳng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95" w:dyaOrig="270" w14:anchorId="55654EE7">
                <v:shape id="_x0000_i18086" type="#_x0000_t75" style="width:24.75pt;height:13.5pt" o:ole="">
                  <v:imagedata r:id="rId238" o:title=""/>
                </v:shape>
                <o:OLEObject Type="Embed" ProgID="Equation.DSMT4" ShapeID="_x0000_i18086" DrawAspect="Content" ObjectID="_1690409852" r:id="rId239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vuông góc với mặt phẳng nào được liệt kê ở bốn phương án dưới đây?</w:t>
            </w:r>
          </w:p>
          <w:p w14:paraId="1F115B3A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6548B">
              <w:rPr>
                <w:rFonts w:ascii="Chu Van An" w:hAnsi="Chu Van An" w:cs="Chu Van An"/>
                <w:noProof/>
              </w:rPr>
              <w:drawing>
                <wp:inline distT="0" distB="0" distL="0" distR="0" wp14:anchorId="1900FEEE" wp14:editId="62F406D0">
                  <wp:extent cx="1019175" cy="876300"/>
                  <wp:effectExtent l="0" t="0" r="9525" b="0"/>
                  <wp:docPr id="2124572828" name="Picture 2124572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BBC71C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position w:val="-6"/>
              </w:rPr>
            </w:pPr>
            <w:bookmarkStart w:id="9" w:name="c2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95" w:dyaOrig="405" w14:anchorId="2A90D33A">
                <v:shape id="_x0000_i18087" type="#_x0000_t75" style="width:39.75pt;height:20.25pt" o:ole="">
                  <v:imagedata r:id="rId241" o:title=""/>
                </v:shape>
                <o:OLEObject Type="Embed" ProgID="Equation.DSMT4" ShapeID="_x0000_i18087" DrawAspect="Content" ObjectID="_1690409853" r:id="rId24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10" w:name="c2b"/>
            <w:bookmarkEnd w:id="9"/>
            <w:r w:rsidRPr="00A6548B">
              <w:rPr>
                <w:rFonts w:ascii="Chu Van An" w:hAnsi="Chu Van An" w:cs="Chu Van An"/>
                <w:b/>
                <w:color w:val="0000FF"/>
                <w:position w:val="-6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870" w:dyaOrig="405" w14:anchorId="110433B6">
                <v:shape id="_x0000_i18088" type="#_x0000_t75" style="width:43.5pt;height:20.25pt" o:ole="">
                  <v:imagedata r:id="rId243" o:title=""/>
                </v:shape>
                <o:OLEObject Type="Embed" ProgID="Equation.DSMT4" ShapeID="_x0000_i18088" DrawAspect="Content" ObjectID="_1690409854" r:id="rId24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End w:id="10"/>
            <w:r w:rsidRPr="00A6548B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</w:p>
          <w:p w14:paraId="77E589F2" w14:textId="13D26DDE" w:rsidR="00A6548B" w:rsidRPr="00A6548B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position w:val="-6"/>
              </w:rPr>
            </w:pPr>
            <w:r>
              <w:rPr>
                <w:rFonts w:ascii="Chu Van An" w:hAnsi="Chu Van An" w:cs="Chu Van An"/>
                <w:b/>
                <w:color w:val="0000FF"/>
                <w:position w:val="-6"/>
              </w:rPr>
              <w:t xml:space="preserve"> </w:t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6548B" w:rsidRPr="00A6548B">
              <w:rPr>
                <w:rFonts w:ascii="Chu Van An" w:eastAsia="Times New Roman" w:hAnsi="Chu Van An" w:cs="Chu Van An"/>
                <w:position w:val="-14"/>
              </w:rPr>
              <w:object w:dxaOrig="735" w:dyaOrig="405" w14:anchorId="69408636">
                <v:shape id="_x0000_i18089" type="#_x0000_t75" style="width:36.75pt;height:20.25pt" o:ole="">
                  <v:imagedata r:id="rId245" o:title=""/>
                </v:shape>
                <o:OLEObject Type="Embed" ProgID="Equation.DSMT4" ShapeID="_x0000_i18089" DrawAspect="Content" ObjectID="_1690409855" r:id="rId246"/>
              </w:object>
            </w:r>
            <w:r w:rsidR="00A6548B" w:rsidRPr="00A6548B">
              <w:rPr>
                <w:rFonts w:ascii="Chu Van An" w:hAnsi="Chu Van An" w:cs="Chu Van An"/>
                <w:lang w:val="fr-FR"/>
              </w:rPr>
              <w:t>.</w:t>
            </w:r>
            <w:bookmarkStart w:id="11" w:name="c2d"/>
            <w:r w:rsidR="00A6548B" w:rsidRPr="00A6548B">
              <w:rPr>
                <w:rFonts w:ascii="Chu Van An" w:hAnsi="Chu Van An" w:cs="Chu Van An"/>
                <w:b/>
                <w:color w:val="0000FF"/>
                <w:position w:val="-6"/>
              </w:rPr>
              <w:tab/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="00A6548B" w:rsidRPr="00A6548B">
              <w:rPr>
                <w:rFonts w:ascii="Chu Van An" w:eastAsia="Times New Roman" w:hAnsi="Chu Van An" w:cs="Chu Van An"/>
                <w:position w:val="-14"/>
              </w:rPr>
              <w:object w:dxaOrig="810" w:dyaOrig="405" w14:anchorId="6B69AF30">
                <v:shape id="_x0000_i18090" type="#_x0000_t75" style="width:40.5pt;height:20.25pt" o:ole="">
                  <v:imagedata r:id="rId247" o:title=""/>
                </v:shape>
                <o:OLEObject Type="Embed" ProgID="Equation.DSMT4" ShapeID="_x0000_i18090" DrawAspect="Content" ObjectID="_1690409856" r:id="rId248"/>
              </w:object>
            </w:r>
            <w:r w:rsidR="00A6548B" w:rsidRPr="00A6548B">
              <w:rPr>
                <w:rFonts w:ascii="Chu Van An" w:hAnsi="Chu Van An" w:cs="Chu Van An"/>
                <w:lang w:val="fr-FR"/>
              </w:rPr>
              <w:t>.</w:t>
            </w:r>
          </w:p>
          <w:bookmarkEnd w:id="11"/>
          <w:p w14:paraId="3BEA0CDD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1CFC4F2E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6E8E5F1A" w14:textId="77777777" w:rsidTr="00A6548B">
        <w:tc>
          <w:tcPr>
            <w:tcW w:w="5807" w:type="dxa"/>
            <w:shd w:val="clear" w:color="auto" w:fill="auto"/>
          </w:tcPr>
          <w:p w14:paraId="57C6ED37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2" w:name="c3q"/>
            <w:bookmarkEnd w:id="12"/>
            <w:r w:rsidRPr="00A6548B">
              <w:rPr>
                <w:rFonts w:ascii="Chu Van An" w:hAnsi="Chu Van An" w:cs="Chu Van An"/>
                <w:b/>
                <w:color w:val="0000FF"/>
              </w:rPr>
              <w:t>3: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15" w:dyaOrig="285" w14:anchorId="5072C204">
                <v:shape id="_x0000_i18091" type="#_x0000_t75" style="width:45.75pt;height:14.25pt" o:ole="">
                  <v:imagedata r:id="rId249" o:title=""/>
                </v:shape>
                <o:OLEObject Type="Embed" ProgID="Equation.DSMT4" ShapeID="_x0000_i18091" DrawAspect="Content" ObjectID="_1690409857" r:id="rId250"/>
              </w:object>
            </w:r>
            <w:r w:rsidRPr="00A6548B">
              <w:rPr>
                <w:rFonts w:ascii="Chu Van An" w:hAnsi="Chu Van An" w:cs="Chu Van An"/>
              </w:rPr>
              <w:t xml:space="preserve"> 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85" w14:anchorId="5D89FDC6">
                <v:shape id="_x0000_i18092" type="#_x0000_t75" style="width:36pt;height:14.25pt" o:ole="">
                  <v:imagedata r:id="rId251" o:title=""/>
                </v:shape>
                <o:OLEObject Type="Embed" ProgID="Equation.DSMT4" ShapeID="_x0000_i18092" DrawAspect="Content" ObjectID="_1690409858" r:id="rId252"/>
              </w:object>
            </w:r>
            <w:r w:rsidRPr="00A6548B">
              <w:rPr>
                <w:rFonts w:ascii="Chu Van An" w:hAnsi="Chu Van An" w:cs="Chu Van An"/>
              </w:rPr>
              <w:t xml:space="preserve"> là hình vuông 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30" w:dyaOrig="285" w14:anchorId="11D98B78">
                <v:shape id="_x0000_i18093" type="#_x0000_t75" style="width:16.5pt;height:14.25pt" o:ole="">
                  <v:imagedata r:id="rId253" o:title=""/>
                </v:shape>
                <o:OLEObject Type="Embed" ProgID="Equation.DSMT4" ShapeID="_x0000_i18093" DrawAspect="Content" ObjectID="_1690409859" r:id="rId254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mặt phẳng đáy. Mệnh đề nào sau đây là sai?</w:t>
            </w:r>
          </w:p>
          <w:p w14:paraId="058732D9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" w:name="c3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390" w14:anchorId="61C83BB4">
                <v:shape id="_x0000_i18094" type="#_x0000_t75" style="width:65.25pt;height:19.5pt" o:ole="">
                  <v:imagedata r:id="rId255" o:title=""/>
                </v:shape>
                <o:OLEObject Type="Embed" ProgID="Equation.DSMT4" ShapeID="_x0000_i18094" DrawAspect="Content" ObjectID="_1690409860" r:id="rId256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4" w:name="c3b"/>
            <w:bookmarkEnd w:id="1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405" w14:anchorId="59A762AC">
                <v:shape id="_x0000_i18095" type="#_x0000_t75" style="width:65.25pt;height:20.25pt" o:ole="">
                  <v:imagedata r:id="rId257" o:title=""/>
                </v:shape>
                <o:OLEObject Type="Embed" ProgID="Equation.DSMT4" ShapeID="_x0000_i18095" DrawAspect="Content" ObjectID="_1690409861" r:id="rId25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2EB65678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" w:name="c3c"/>
            <w:bookmarkEnd w:id="14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405" w14:anchorId="05814B1C">
                <v:shape id="_x0000_i18096" type="#_x0000_t75" style="width:65.25pt;height:20.25pt" o:ole="">
                  <v:imagedata r:id="rId259" o:title=""/>
                </v:shape>
                <o:OLEObject Type="Embed" ProgID="Equation.DSMT4" ShapeID="_x0000_i18096" DrawAspect="Content" ObjectID="_1690409862" r:id="rId26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6" w:name="c3d"/>
            <w:bookmarkEnd w:id="1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290" w:dyaOrig="405" w14:anchorId="4C2B36DB">
                <v:shape id="_x0000_i18097" type="#_x0000_t75" style="width:64.5pt;height:20.25pt" o:ole="">
                  <v:imagedata r:id="rId261" o:title=""/>
                </v:shape>
                <o:OLEObject Type="Embed" ProgID="Equation.DSMT4" ShapeID="_x0000_i18097" DrawAspect="Content" ObjectID="_1690409863" r:id="rId262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16"/>
          <w:p w14:paraId="242016CE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7E17B52C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48F56751" w14:textId="77777777" w:rsidTr="00A6548B">
        <w:tc>
          <w:tcPr>
            <w:tcW w:w="5807" w:type="dxa"/>
            <w:shd w:val="clear" w:color="auto" w:fill="auto"/>
          </w:tcPr>
          <w:p w14:paraId="66E36E0A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lastRenderedPageBreak/>
              <w:t xml:space="preserve">Câu </w:t>
            </w:r>
            <w:bookmarkStart w:id="17" w:name="c4q"/>
            <w:bookmarkEnd w:id="17"/>
            <w:r w:rsidRPr="00A6548B">
              <w:rPr>
                <w:rFonts w:ascii="Chu Van An" w:hAnsi="Chu Van An" w:cs="Chu Van An"/>
                <w:b/>
                <w:color w:val="0000FF"/>
              </w:rPr>
              <w:t>4: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30" w:dyaOrig="285" w14:anchorId="30E4468D">
                <v:shape id="_x0000_i18098" type="#_x0000_t75" style="width:46.5pt;height:14.25pt" o:ole="">
                  <v:imagedata r:id="rId263" o:title=""/>
                </v:shape>
                <o:OLEObject Type="Embed" ProgID="Equation.DSMT4" ShapeID="_x0000_i18098" DrawAspect="Content" ObjectID="_1690409864" r:id="rId264"/>
              </w:object>
            </w:r>
            <w:r w:rsidRPr="00A6548B">
              <w:rPr>
                <w:rFonts w:ascii="Chu Van An" w:hAnsi="Chu Van An" w:cs="Chu Van An"/>
              </w:rPr>
              <w:t xml:space="preserve"> 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85" w14:anchorId="407364A4">
                <v:shape id="_x0000_i18099" type="#_x0000_t75" style="width:36pt;height:14.25pt" o:ole="">
                  <v:imagedata r:id="rId265" o:title=""/>
                </v:shape>
                <o:OLEObject Type="Embed" ProgID="Equation.DSMT4" ShapeID="_x0000_i18099" DrawAspect="Content" ObjectID="_1690409865" r:id="rId266"/>
              </w:object>
            </w:r>
            <w:r w:rsidRPr="00A6548B">
              <w:rPr>
                <w:rFonts w:ascii="Chu Van An" w:hAnsi="Chu Van An" w:cs="Chu Van An"/>
              </w:rPr>
              <w:t xml:space="preserve"> là hình vuông,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500" w:dyaOrig="405" w14:anchorId="25E8C41E">
                <v:shape id="_x0000_i18100" type="#_x0000_t75" style="width:75pt;height:20.25pt" o:ole="">
                  <v:imagedata r:id="rId267" o:title=""/>
                </v:shape>
                <o:OLEObject Type="Embed" ProgID="Equation.DSMT4" ShapeID="_x0000_i18100" DrawAspect="Content" ObjectID="_1690409866" r:id="rId268"/>
              </w:object>
            </w:r>
            <w:r w:rsidRPr="00A6548B">
              <w:rPr>
                <w:rFonts w:ascii="Chu Van An" w:hAnsi="Chu Van An" w:cs="Chu Van An"/>
              </w:rPr>
              <w:t xml:space="preserve"> Chọn mệnh đề đúng.</w:t>
            </w:r>
          </w:p>
          <w:p w14:paraId="3E0170BE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" w:name="c4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405" w14:anchorId="6DB872E2">
                <v:shape id="_x0000_i18101" type="#_x0000_t75" style="width:65.25pt;height:20.25pt" o:ole="">
                  <v:imagedata r:id="rId269" o:title=""/>
                </v:shape>
                <o:OLEObject Type="Embed" ProgID="Equation.DSMT4" ShapeID="_x0000_i18101" DrawAspect="Content" ObjectID="_1690409867" r:id="rId27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9" w:name="c4b"/>
            <w:bookmarkEnd w:id="18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290" w:dyaOrig="405" w14:anchorId="581C4CF3">
                <v:shape id="_x0000_i18102" type="#_x0000_t75" style="width:64.5pt;height:20.25pt" o:ole="">
                  <v:imagedata r:id="rId271" o:title=""/>
                </v:shape>
                <o:OLEObject Type="Embed" ProgID="Equation.DSMT4" ShapeID="_x0000_i18102" DrawAspect="Content" ObjectID="_1690409868" r:id="rId272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584EED35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" w:name="c4c"/>
            <w:bookmarkEnd w:id="19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405" w14:anchorId="50C0E210">
                <v:shape id="_x0000_i18103" type="#_x0000_t75" style="width:65.25pt;height:20.25pt" o:ole="">
                  <v:imagedata r:id="rId273" o:title=""/>
                </v:shape>
                <o:OLEObject Type="Embed" ProgID="Equation.DSMT4" ShapeID="_x0000_i18103" DrawAspect="Content" ObjectID="_1690409869" r:id="rId274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21" w:name="c4d"/>
            <w:bookmarkEnd w:id="20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20" w:dyaOrig="405" w14:anchorId="12AD6D36">
                <v:shape id="_x0000_i18104" type="#_x0000_t75" style="width:66pt;height:20.25pt" o:ole="">
                  <v:imagedata r:id="rId275" o:title=""/>
                </v:shape>
                <o:OLEObject Type="Embed" ProgID="Equation.DSMT4" ShapeID="_x0000_i18104" DrawAspect="Content" ObjectID="_1690409870" r:id="rId276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21"/>
          <w:p w14:paraId="66EEEF5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77606AFD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69BF5514" w14:textId="77777777" w:rsidTr="00A6548B">
        <w:tc>
          <w:tcPr>
            <w:tcW w:w="5807" w:type="dxa"/>
            <w:shd w:val="clear" w:color="auto" w:fill="auto"/>
          </w:tcPr>
          <w:p w14:paraId="09896E90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2" w:name="c5q"/>
            <w:bookmarkEnd w:id="22"/>
            <w:r w:rsidRPr="00A6548B">
              <w:rPr>
                <w:rFonts w:ascii="Chu Van An" w:hAnsi="Chu Van An" w:cs="Chu Van An"/>
                <w:b/>
                <w:color w:val="0000FF"/>
              </w:rPr>
              <w:t>5: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15" w:dyaOrig="270" w14:anchorId="22436B97">
                <v:shape id="_x0000_i18105" type="#_x0000_t75" style="width:45.75pt;height:13.5pt" o:ole="">
                  <v:imagedata r:id="rId277" o:title=""/>
                </v:shape>
                <o:OLEObject Type="Embed" ProgID="Equation.DSMT4" ShapeID="_x0000_i18105" DrawAspect="Content" ObjectID="_1690409871" r:id="rId278"/>
              </w:object>
            </w:r>
            <w:r w:rsidRPr="00A6548B">
              <w:rPr>
                <w:rFonts w:ascii="Chu Van An" w:hAnsi="Chu Van An" w:cs="Chu Van An"/>
              </w:rPr>
              <w:t xml:space="preserve"> 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35" w:dyaOrig="270" w14:anchorId="0F833176">
                <v:shape id="_x0000_i18106" type="#_x0000_t75" style="width:36.75pt;height:13.5pt" o:ole="">
                  <v:imagedata r:id="rId279" o:title=""/>
                </v:shape>
                <o:OLEObject Type="Embed" ProgID="Equation.DSMT4" ShapeID="_x0000_i18106" DrawAspect="Content" ObjectID="_1690409872" r:id="rId280"/>
              </w:object>
            </w:r>
            <w:r w:rsidRPr="00A6548B">
              <w:rPr>
                <w:rFonts w:ascii="Chu Van An" w:hAnsi="Chu Van An" w:cs="Chu Van An"/>
              </w:rPr>
              <w:t xml:space="preserve"> là hình thoi tâm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285" w:dyaOrig="285" w14:anchorId="370D38C9">
                <v:shape id="_x0000_i18107" type="#_x0000_t75" style="width:14.25pt;height:14.25pt" o:ole="">
                  <v:imagedata r:id="rId281" o:title=""/>
                </v:shape>
                <o:OLEObject Type="Embed" ProgID="Equation.DSMT4" ShapeID="_x0000_i18107" DrawAspect="Content" ObjectID="_1690409873" r:id="rId282"/>
              </w:object>
            </w:r>
            <w:r w:rsidRPr="00A6548B">
              <w:rPr>
                <w:rFonts w:ascii="Chu Van An" w:hAnsi="Chu Van An" w:cs="Chu Van An"/>
              </w:rPr>
              <w:t xml:space="preserve"> Các mặt phẳng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560" w:dyaOrig="405" w14:anchorId="11484459">
                <v:shape id="_x0000_i18108" type="#_x0000_t75" style="width:78pt;height:20.25pt" o:ole="">
                  <v:imagedata r:id="rId283" o:title=""/>
                </v:shape>
                <o:OLEObject Type="Embed" ProgID="Equation.DSMT4" ShapeID="_x0000_i18108" DrawAspect="Content" ObjectID="_1690409874" r:id="rId284"/>
              </w:object>
            </w:r>
            <w:r w:rsidRPr="00A6548B">
              <w:rPr>
                <w:rFonts w:ascii="Chu Van An" w:hAnsi="Chu Van An" w:cs="Chu Van An"/>
              </w:rPr>
              <w:t xml:space="preserve">cùng vuông góc với đáy. Hãy xác định đường thẳng vuông góc với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915" w:dyaOrig="405" w14:anchorId="1C72CF32">
                <v:shape id="_x0000_i18109" type="#_x0000_t75" style="width:45.75pt;height:20.25pt" o:ole="">
                  <v:imagedata r:id="rId285" o:title=""/>
                </v:shape>
                <o:OLEObject Type="Embed" ProgID="Equation.DSMT4" ShapeID="_x0000_i18109" DrawAspect="Content" ObjectID="_1690409875" r:id="rId286"/>
              </w:object>
            </w:r>
            <w:r w:rsidRPr="00A6548B">
              <w:rPr>
                <w:rFonts w:ascii="Chu Van An" w:hAnsi="Chu Van An" w:cs="Chu Van An"/>
              </w:rPr>
              <w:t>trong những đường sau đây?</w:t>
            </w:r>
          </w:p>
          <w:p w14:paraId="78633F82" w14:textId="77777777" w:rsidR="00A6548B" w:rsidRPr="00A6548B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" w:name="c5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45" w:dyaOrig="285" w14:anchorId="7B8361DD">
                <v:shape id="_x0000_i18110" type="#_x0000_t75" style="width:17.25pt;height:14.25pt" o:ole="">
                  <v:imagedata r:id="rId287" o:title=""/>
                </v:shape>
                <o:OLEObject Type="Embed" ProgID="Equation.DSMT4" ShapeID="_x0000_i18110" DrawAspect="Content" ObjectID="_1690409876" r:id="rId288"/>
              </w:object>
            </w:r>
            <w:r w:rsidRPr="00A6548B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24" w:name="c5b"/>
            <w:bookmarkEnd w:id="2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75" w:dyaOrig="285" w14:anchorId="7A4E5E08">
                <v:shape id="_x0000_i18111" type="#_x0000_t75" style="width:18.75pt;height:14.25pt" o:ole="">
                  <v:imagedata r:id="rId289" o:title=""/>
                </v:shape>
                <o:OLEObject Type="Embed" ProgID="Equation.DSMT4" ShapeID="_x0000_i18111" DrawAspect="Content" ObjectID="_1690409877" r:id="rId29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25" w:name="c5c"/>
            <w:bookmarkEnd w:id="24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75" w:dyaOrig="285" w14:anchorId="2B7A57C3">
                <v:shape id="_x0000_i18112" type="#_x0000_t75" style="width:18.75pt;height:14.25pt" o:ole="">
                  <v:imagedata r:id="rId291" o:title=""/>
                </v:shape>
                <o:OLEObject Type="Embed" ProgID="Equation.DSMT4" ShapeID="_x0000_i18112" DrawAspect="Content" ObjectID="_1690409878" r:id="rId292"/>
              </w:object>
            </w:r>
            <w:r w:rsidRPr="00A6548B">
              <w:rPr>
                <w:rFonts w:ascii="Chu Van An" w:hAnsi="Chu Van An" w:cs="Chu Van An"/>
                <w:b/>
                <w:color w:val="0000FF"/>
              </w:rPr>
              <w:t>.</w:t>
            </w:r>
            <w:bookmarkStart w:id="26" w:name="c5d"/>
            <w:bookmarkEnd w:id="2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60" w:dyaOrig="285" w14:anchorId="0F859B40">
                <v:shape id="_x0000_i18113" type="#_x0000_t75" style="width:18pt;height:14.25pt" o:ole="">
                  <v:imagedata r:id="rId293" o:title=""/>
                </v:shape>
                <o:OLEObject Type="Embed" ProgID="Equation.DSMT4" ShapeID="_x0000_i18113" DrawAspect="Content" ObjectID="_1690409879" r:id="rId294"/>
              </w:object>
            </w:r>
            <w:r w:rsidRPr="00A6548B">
              <w:rPr>
                <w:rFonts w:ascii="Chu Van An" w:hAnsi="Chu Van An" w:cs="Chu Van An"/>
                <w:b/>
                <w:color w:val="0000FF"/>
              </w:rPr>
              <w:t>.</w:t>
            </w:r>
          </w:p>
          <w:bookmarkEnd w:id="26"/>
          <w:p w14:paraId="12885D1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1467B60A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690103BD" w14:textId="77777777" w:rsidTr="00A6548B">
        <w:tc>
          <w:tcPr>
            <w:tcW w:w="5807" w:type="dxa"/>
            <w:shd w:val="clear" w:color="auto" w:fill="auto"/>
          </w:tcPr>
          <w:p w14:paraId="6C2FC9FD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7" w:name="c6q"/>
            <w:bookmarkEnd w:id="27"/>
            <w:r w:rsidRPr="00A6548B">
              <w:rPr>
                <w:rFonts w:ascii="Chu Van An" w:hAnsi="Chu Van An" w:cs="Chu Van An"/>
                <w:b/>
                <w:color w:val="0000FF"/>
              </w:rPr>
              <w:t>6: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50" w:dyaOrig="285" w14:anchorId="13A19DB3">
                <v:shape id="_x0000_i18114" type="#_x0000_t75" style="width:37.5pt;height:14.25pt" o:ole="">
                  <v:imagedata r:id="rId295" o:title=""/>
                </v:shape>
                <o:OLEObject Type="Embed" ProgID="Equation.DSMT4" ShapeID="_x0000_i18114" DrawAspect="Content" ObjectID="_1690409880" r:id="rId296"/>
              </w:object>
            </w:r>
            <w:r w:rsidRPr="00A6548B">
              <w:rPr>
                <w:rFonts w:ascii="Chu Van An" w:hAnsi="Chu Van An" w:cs="Chu Van An"/>
              </w:rPr>
              <w:t xml:space="preserve"> có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1260" w:dyaOrig="315" w14:anchorId="3A2B9F63">
                <v:shape id="_x0000_i18115" type="#_x0000_t75" style="width:63pt;height:15.75pt" o:ole="">
                  <v:imagedata r:id="rId297" o:title=""/>
                </v:shape>
                <o:OLEObject Type="Embed" ProgID="Equation.DSMT4" ShapeID="_x0000_i18115" DrawAspect="Content" ObjectID="_1690409881" r:id="rId298"/>
              </w:object>
            </w:r>
            <w:r w:rsidRPr="00A6548B">
              <w:rPr>
                <w:rFonts w:ascii="Chu Van An" w:hAnsi="Chu Van An" w:cs="Chu Van An"/>
              </w:rPr>
              <w:t xml:space="preserve"> và tam giác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70" w:dyaOrig="285" w14:anchorId="368E7E1E">
                <v:shape id="_x0000_i18116" type="#_x0000_t75" style="width:28.5pt;height:14.25pt" o:ole="">
                  <v:imagedata r:id="rId299" o:title=""/>
                </v:shape>
                <o:OLEObject Type="Embed" ProgID="Equation.DSMT4" ShapeID="_x0000_i18116" DrawAspect="Content" ObjectID="_1690409882" r:id="rId300"/>
              </w:object>
            </w:r>
            <w:r w:rsidRPr="00A6548B">
              <w:rPr>
                <w:rFonts w:ascii="Chu Van An" w:hAnsi="Chu Van An" w:cs="Chu Van An"/>
              </w:rPr>
              <w:t xml:space="preserve"> cân tại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240" w:dyaOrig="255" w14:anchorId="138926FC">
                <v:shape id="_x0000_i18117" type="#_x0000_t75" style="width:12pt;height:12.75pt" o:ole="">
                  <v:imagedata r:id="rId301" o:title=""/>
                </v:shape>
                <o:OLEObject Type="Embed" ProgID="Equation.DSMT4" ShapeID="_x0000_i18117" DrawAspect="Content" ObjectID="_1690409883" r:id="rId302"/>
              </w:object>
            </w:r>
            <w:r w:rsidRPr="00A6548B">
              <w:rPr>
                <w:rFonts w:ascii="Chu Van An" w:hAnsi="Chu Van An" w:cs="Chu Van An"/>
              </w:rPr>
              <w:t xml:space="preserve">. Gọi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315" w:dyaOrig="255" w14:anchorId="0FA93C1C">
                <v:shape id="_x0000_i18118" type="#_x0000_t75" style="width:15.75pt;height:12.75pt" o:ole="">
                  <v:imagedata r:id="rId303" o:title=""/>
                </v:shape>
                <o:OLEObject Type="Embed" ProgID="Equation.DSMT4" ShapeID="_x0000_i18118" DrawAspect="Content" ObjectID="_1690409884" r:id="rId304"/>
              </w:object>
            </w:r>
            <w:r w:rsidRPr="00A6548B">
              <w:rPr>
                <w:rFonts w:ascii="Chu Van An" w:hAnsi="Chu Van An" w:cs="Chu Van An"/>
              </w:rPr>
              <w:t xml:space="preserve"> là trung điểm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405" w:dyaOrig="285" w14:anchorId="6A73B83D">
                <v:shape id="_x0000_i18119" type="#_x0000_t75" style="width:20.25pt;height:14.25pt" o:ole="">
                  <v:imagedata r:id="rId305" o:title=""/>
                </v:shape>
                <o:OLEObject Type="Embed" ProgID="Equation.DSMT4" ShapeID="_x0000_i18119" DrawAspect="Content" ObjectID="_1690409885" r:id="rId306"/>
              </w:object>
            </w:r>
            <w:r w:rsidRPr="00A6548B">
              <w:rPr>
                <w:rFonts w:ascii="Chu Van An" w:hAnsi="Chu Van An" w:cs="Chu Van An"/>
              </w:rPr>
              <w:t xml:space="preserve">,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240" w:dyaOrig="255" w14:anchorId="746FF398">
                <v:shape id="_x0000_i18120" type="#_x0000_t75" style="width:12pt;height:12.75pt" o:ole="">
                  <v:imagedata r:id="rId307" o:title=""/>
                </v:shape>
                <o:OLEObject Type="Embed" ProgID="Equation.DSMT4" ShapeID="_x0000_i18120" DrawAspect="Content" ObjectID="_1690409886" r:id="rId308"/>
              </w:object>
            </w:r>
            <w:r w:rsidRPr="00A6548B">
              <w:rPr>
                <w:rFonts w:ascii="Chu Van An" w:hAnsi="Chu Van An" w:cs="Chu Van An"/>
              </w:rPr>
              <w:t xml:space="preserve"> là trung điểm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465" w:dyaOrig="255" w14:anchorId="05E0FC98">
                <v:shape id="_x0000_i18121" type="#_x0000_t75" style="width:23.25pt;height:12.75pt" o:ole="">
                  <v:imagedata r:id="rId309" o:title=""/>
                </v:shape>
                <o:OLEObject Type="Embed" ProgID="Equation.DSMT4" ShapeID="_x0000_i18121" DrawAspect="Content" ObjectID="_1690409887" r:id="rId310"/>
              </w:object>
            </w:r>
            <w:r w:rsidRPr="00A6548B">
              <w:rPr>
                <w:rFonts w:ascii="Chu Van An" w:hAnsi="Chu Van An" w:cs="Chu Van An"/>
              </w:rPr>
              <w:t>. Tìm khẳng định đúng.</w:t>
            </w:r>
          </w:p>
          <w:p w14:paraId="0064D411" w14:textId="77777777" w:rsidR="00A6548B" w:rsidRPr="00A6548B" w:rsidRDefault="00A6548B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28" w:name="c6a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Arial" w:hAnsi="Chu Van An" w:cs="Chu Van An"/>
                <w:b/>
                <w:color w:val="0000FF"/>
                <w:position w:val="-10"/>
              </w:rPr>
              <w:object w:dxaOrig="1260" w:dyaOrig="315" w14:anchorId="2346F5C3">
                <v:shape id="_x0000_i18122" type="#_x0000_t75" style="width:63pt;height:15.75pt" o:ole="">
                  <v:imagedata r:id="rId311" o:title=""/>
                </v:shape>
                <o:OLEObject Type="Embed" ProgID="Equation.DSMT4" ShapeID="_x0000_i18122" DrawAspect="Content" ObjectID="_1690409888" r:id="rId312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29" w:name="c6b"/>
            <w:bookmarkEnd w:id="28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1335" w:dyaOrig="315" w14:anchorId="744F0990">
                <v:shape id="_x0000_i18123" type="#_x0000_t75" style="width:66.75pt;height:15.75pt" o:ole="">
                  <v:imagedata r:id="rId313" o:title=""/>
                </v:shape>
                <o:OLEObject Type="Embed" ProgID="Equation.DSMT4" ShapeID="_x0000_i18123" DrawAspect="Content" ObjectID="_1690409889" r:id="rId314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37284C0B" w14:textId="77777777" w:rsidR="00A6548B" w:rsidRPr="00A6548B" w:rsidRDefault="00A6548B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30" w:name="c6c"/>
            <w:bookmarkEnd w:id="29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1260" w:dyaOrig="315" w14:anchorId="172EBD58">
                <v:shape id="_x0000_i18124" type="#_x0000_t75" style="width:63pt;height:15.75pt" o:ole="">
                  <v:imagedata r:id="rId315" o:title=""/>
                </v:shape>
                <o:OLEObject Type="Embed" ProgID="Equation.DSMT4" ShapeID="_x0000_i18124" DrawAspect="Content" ObjectID="_1690409890" r:id="rId316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31" w:name="c6d"/>
            <w:bookmarkEnd w:id="30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1290" w:dyaOrig="315" w14:anchorId="77229F53">
                <v:shape id="_x0000_i18125" type="#_x0000_t75" style="width:64.5pt;height:15.75pt" o:ole="">
                  <v:imagedata r:id="rId317" o:title=""/>
                </v:shape>
                <o:OLEObject Type="Embed" ProgID="Equation.DSMT4" ShapeID="_x0000_i18125" DrawAspect="Content" ObjectID="_1690409891" r:id="rId31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31"/>
          <w:p w14:paraId="1FFA20DC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59CB5822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554AABB4" w14:textId="77777777" w:rsidTr="00A6548B">
        <w:tc>
          <w:tcPr>
            <w:tcW w:w="5807" w:type="dxa"/>
            <w:shd w:val="clear" w:color="auto" w:fill="auto"/>
          </w:tcPr>
          <w:p w14:paraId="66F95F5F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</w:rPr>
            </w:pPr>
            <w:bookmarkStart w:id="32" w:name="TestQ"/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3" w:name="c7q"/>
            <w:bookmarkEnd w:id="33"/>
            <w:r w:rsidRPr="00A6548B">
              <w:rPr>
                <w:rFonts w:ascii="Chu Van An" w:hAnsi="Chu Van An" w:cs="Chu Van An"/>
                <w:b/>
                <w:color w:val="0000FF"/>
              </w:rPr>
              <w:t>7: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15" w:dyaOrig="285" w14:anchorId="06472280">
                <v:shape id="_x0000_i18126" type="#_x0000_t75" style="width:45.75pt;height:14.25pt" o:ole="">
                  <v:imagedata r:id="rId319" o:title=""/>
                </v:shape>
                <o:OLEObject Type="Embed" ProgID="Equation.DSMT4" ShapeID="_x0000_i18126" DrawAspect="Content" ObjectID="_1690409892" r:id="rId320"/>
              </w:object>
            </w:r>
            <w:r w:rsidRPr="00A6548B">
              <w:rPr>
                <w:rFonts w:ascii="Chu Van An" w:hAnsi="Chu Van An" w:cs="Chu Van An"/>
              </w:rPr>
              <w:t xml:space="preserve">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85" w14:anchorId="720338FA">
                <v:shape id="_x0000_i18127" type="#_x0000_t75" style="width:36pt;height:14.25pt" o:ole="">
                  <v:imagedata r:id="rId321" o:title=""/>
                </v:shape>
                <o:OLEObject Type="Embed" ProgID="Equation.DSMT4" ShapeID="_x0000_i18127" DrawAspect="Content" ObjectID="_1690409893" r:id="rId322"/>
              </w:object>
            </w:r>
            <w:r w:rsidRPr="00A6548B">
              <w:rPr>
                <w:rFonts w:ascii="Chu Van An" w:hAnsi="Chu Van An" w:cs="Chu Van An"/>
              </w:rPr>
              <w:t xml:space="preserve"> là hình bình hành 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45" w:dyaOrig="285" w14:anchorId="00ADBCAB">
                <v:shape id="_x0000_i18128" type="#_x0000_t75" style="width:17.25pt;height:14.25pt" o:ole="">
                  <v:imagedata r:id="rId323" o:title=""/>
                </v:shape>
                <o:OLEObject Type="Embed" ProgID="Equation.DSMT4" ShapeID="_x0000_i18128" DrawAspect="Content" ObjectID="_1690409894" r:id="rId324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mặt phẳng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915" w:dyaOrig="405" w14:anchorId="242BAAB0">
                <v:shape id="_x0000_i18129" type="#_x0000_t75" style="width:45.75pt;height:20.25pt" o:ole="">
                  <v:imagedata r:id="rId325" o:title=""/>
                </v:shape>
                <o:OLEObject Type="Embed" ProgID="Equation.DSMT4" ShapeID="_x0000_i18129" DrawAspect="Content" ObjectID="_1690409895" r:id="rId326"/>
              </w:object>
            </w:r>
            <w:r w:rsidRPr="00A6548B">
              <w:rPr>
                <w:rFonts w:ascii="Chu Van An" w:hAnsi="Chu Van An" w:cs="Chu Van An"/>
              </w:rPr>
              <w:t xml:space="preserve"> (tham khảo hình vẽ bên). Đường thẳng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45" w:dyaOrig="285" w14:anchorId="3A3FEF1E">
                <v:shape id="_x0000_i18130" type="#_x0000_t75" style="width:17.25pt;height:14.25pt" o:ole="">
                  <v:imagedata r:id="rId323" o:title=""/>
                </v:shape>
                <o:OLEObject Type="Embed" ProgID="Equation.DSMT4" ShapeID="_x0000_i18130" DrawAspect="Content" ObjectID="_1690409896" r:id="rId327"/>
              </w:object>
            </w:r>
            <w:r w:rsidRPr="00A6548B">
              <w:rPr>
                <w:rFonts w:ascii="Chu Van An" w:hAnsi="Chu Van An" w:cs="Chu Van An"/>
              </w:rPr>
              <w:t xml:space="preserve"> không vuông góc với đường thẳng nào dưới đây.</w:t>
            </w:r>
          </w:p>
          <w:p w14:paraId="07CCA711" w14:textId="07E2FF18" w:rsidR="00A6548B" w:rsidRPr="00A6548B" w:rsidRDefault="00A6548B" w:rsidP="00FC6C1B">
            <w:pPr>
              <w:mirrorIndents/>
              <w:rPr>
                <w:rFonts w:ascii="Chu Van An" w:hAnsi="Chu Van An" w:cs="Chu Van An"/>
              </w:rPr>
            </w:pPr>
            <w:r w:rsidRPr="00A6548B">
              <w:rPr>
                <w:rFonts w:ascii="Chu Van An" w:hAnsi="Chu Van An" w:cs="Chu Van An"/>
                <w:noProof/>
              </w:rPr>
              <w:drawing>
                <wp:inline distT="0" distB="0" distL="0" distR="0" wp14:anchorId="097C18C0" wp14:editId="3016B64F">
                  <wp:extent cx="2182752" cy="1809750"/>
                  <wp:effectExtent l="0" t="0" r="0" b="0"/>
                  <wp:docPr id="2124572825" name="Picture 21245728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437" cy="1810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32"/>
          </w:p>
          <w:p w14:paraId="6E4F6B96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4" w:name="c7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35" w:name="TestA"/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05" w:dyaOrig="285" w14:anchorId="41C51453">
                <v:shape id="_x0000_i18071" type="#_x0000_t75" style="width:20.25pt;height:14.25pt" o:ole="">
                  <v:imagedata r:id="rId329" o:title=""/>
                </v:shape>
                <o:OLEObject Type="Embed" ProgID="Equation.DSMT4" ShapeID="_x0000_i18071" DrawAspect="Content" ObjectID="_1690409897" r:id="rId33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36" w:name="c7b"/>
            <w:bookmarkEnd w:id="34"/>
            <w:bookmarkEnd w:id="3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bookmarkStart w:id="37" w:name="TestB"/>
            <w:r w:rsidRPr="00A6548B">
              <w:rPr>
                <w:rFonts w:ascii="Chu Van An" w:eastAsia="Times New Roman" w:hAnsi="Chu Van An" w:cs="Chu Van An"/>
                <w:position w:val="-4"/>
              </w:rPr>
              <w:object w:dxaOrig="405" w:dyaOrig="255" w14:anchorId="40A97BC9">
                <v:shape id="_x0000_i18072" type="#_x0000_t75" style="width:20.25pt;height:12.75pt" o:ole="">
                  <v:imagedata r:id="rId331" o:title=""/>
                </v:shape>
                <o:OLEObject Type="Embed" ProgID="Equation.DSMT4" ShapeID="_x0000_i18072" DrawAspect="Content" ObjectID="_1690409898" r:id="rId332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38" w:name="c7c"/>
            <w:bookmarkEnd w:id="36"/>
            <w:bookmarkEnd w:id="37"/>
            <w:r w:rsidRPr="00A6548B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5131EBB3" w14:textId="77DF46A9" w:rsidR="00A6548B" w:rsidRPr="00A6548B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bookmarkStart w:id="39" w:name="TestC"/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375" w:dyaOrig="285" w14:anchorId="40FE9A5F">
                <v:shape id="_x0000_i18073" type="#_x0000_t75" style="width:18.75pt;height:14.25pt" o:ole="">
                  <v:imagedata r:id="rId333" o:title=""/>
                </v:shape>
                <o:OLEObject Type="Embed" ProgID="Equation.DSMT4" ShapeID="_x0000_i18073" DrawAspect="Content" ObjectID="_1690409899" r:id="rId334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  <w:bookmarkStart w:id="40" w:name="c7d"/>
            <w:bookmarkEnd w:id="38"/>
            <w:bookmarkEnd w:id="39"/>
            <w:r w:rsidR="00A6548B"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bookmarkStart w:id="41" w:name="TestD"/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405" w:dyaOrig="285" w14:anchorId="02750BE0">
                <v:shape id="_x0000_i18074" type="#_x0000_t75" style="width:20.25pt;height:14.25pt" o:ole="">
                  <v:imagedata r:id="rId335" o:title=""/>
                </v:shape>
                <o:OLEObject Type="Embed" ProgID="Equation.DSMT4" ShapeID="_x0000_i18074" DrawAspect="Content" ObjectID="_1690409900" r:id="rId336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  <w:bookmarkEnd w:id="41"/>
          </w:p>
          <w:bookmarkEnd w:id="40"/>
          <w:p w14:paraId="032C188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4DB5DF77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3304B29A" w14:textId="77777777" w:rsidTr="00A6548B">
        <w:tc>
          <w:tcPr>
            <w:tcW w:w="5807" w:type="dxa"/>
            <w:shd w:val="clear" w:color="auto" w:fill="auto"/>
          </w:tcPr>
          <w:p w14:paraId="2CA9F03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42" w:name="c8q"/>
            <w:bookmarkEnd w:id="42"/>
            <w:r w:rsidRPr="00A6548B">
              <w:rPr>
                <w:rFonts w:ascii="Chu Van An" w:hAnsi="Chu Van An" w:cs="Chu Van An"/>
                <w:b/>
                <w:color w:val="0000FF"/>
              </w:rPr>
              <w:t>8:</w:t>
            </w:r>
            <w:r w:rsidRPr="00A6548B">
              <w:rPr>
                <w:rFonts w:ascii="Chu Van An" w:hAnsi="Chu Van An" w:cs="Chu Van An"/>
              </w:rPr>
              <w:t xml:space="preserve">Cho tứ diện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05" w:dyaOrig="285" w14:anchorId="5F55504A">
                <v:shape id="_x0000_i18131" type="#_x0000_t75" style="width:35.25pt;height:14.25pt" o:ole="">
                  <v:imagedata r:id="rId337" o:title=""/>
                </v:shape>
                <o:OLEObject Type="Embed" ProgID="Equation.DSMT4" ShapeID="_x0000_i18131" DrawAspect="Content" ObjectID="_1690409901" r:id="rId338"/>
              </w:object>
            </w:r>
            <w:r w:rsidRPr="00A6548B">
              <w:rPr>
                <w:rFonts w:ascii="Chu Van An" w:hAnsi="Chu Van An" w:cs="Chu Van An"/>
              </w:rPr>
              <w:t xml:space="preserve"> có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1215" w:dyaOrig="315" w14:anchorId="66F5FE66">
                <v:shape id="_x0000_i18132" type="#_x0000_t75" style="width:60.75pt;height:15.75pt" o:ole="">
                  <v:imagedata r:id="rId339" o:title=""/>
                </v:shape>
                <o:OLEObject Type="Embed" ProgID="Equation.DSMT4" ShapeID="_x0000_i18132" DrawAspect="Content" ObjectID="_1690409902" r:id="rId340"/>
              </w:object>
            </w:r>
            <w:r w:rsidRPr="00A6548B">
              <w:rPr>
                <w:rFonts w:ascii="Chu Van An" w:hAnsi="Chu Van An" w:cs="Chu Van An"/>
              </w:rPr>
              <w:t xml:space="preserve"> đôi một vuông góc với nhau (</w:t>
            </w:r>
            <w:r w:rsidRPr="00A6548B">
              <w:rPr>
                <w:rFonts w:ascii="Chu Van An" w:hAnsi="Chu Van An" w:cs="Chu Van An"/>
                <w:i/>
              </w:rPr>
              <w:t>hình bên</w:t>
            </w:r>
            <w:r w:rsidRPr="00A6548B">
              <w:rPr>
                <w:rFonts w:ascii="Chu Van An" w:hAnsi="Chu Van An" w:cs="Chu Van An"/>
              </w:rPr>
              <w:t xml:space="preserve">). Gọi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285" w:dyaOrig="255" w14:anchorId="062D85E5">
                <v:shape id="_x0000_i18133" type="#_x0000_t75" style="width:14.25pt;height:12.75pt" o:ole="">
                  <v:imagedata r:id="rId341" o:title=""/>
                </v:shape>
                <o:OLEObject Type="Embed" ProgID="Equation.DSMT4" ShapeID="_x0000_i18133" DrawAspect="Content" ObjectID="_1690409903" r:id="rId342"/>
              </w:object>
            </w:r>
            <w:r w:rsidRPr="00A6548B">
              <w:rPr>
                <w:rFonts w:ascii="Chu Van An" w:hAnsi="Chu Van An" w:cs="Chu Van An"/>
              </w:rPr>
              <w:t xml:space="preserve"> là hình chiếu vuông góc của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40" w:dyaOrig="285" w14:anchorId="1B7658D1">
                <v:shape id="_x0000_i18134" type="#_x0000_t75" style="width:12pt;height:14.25pt" o:ole="">
                  <v:imagedata r:id="rId343" o:title=""/>
                </v:shape>
                <o:OLEObject Type="Embed" ProgID="Equation.DSMT4" ShapeID="_x0000_i18134" DrawAspect="Content" ObjectID="_1690409904" r:id="rId344"/>
              </w:object>
            </w:r>
            <w:r w:rsidRPr="00A6548B">
              <w:rPr>
                <w:rFonts w:ascii="Chu Van An" w:hAnsi="Chu Van An" w:cs="Chu Van An"/>
              </w:rPr>
              <w:t xml:space="preserve"> trên mặt phẳng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720" w:dyaOrig="405" w14:anchorId="263A0D5D">
                <v:shape id="_x0000_i18135" type="#_x0000_t75" style="width:36pt;height:20.25pt" o:ole="">
                  <v:imagedata r:id="rId345" o:title=""/>
                </v:shape>
                <o:OLEObject Type="Embed" ProgID="Equation.DSMT4" ShapeID="_x0000_i18135" DrawAspect="Content" ObjectID="_1690409905" r:id="rId346"/>
              </w:object>
            </w:r>
            <w:r w:rsidRPr="00A6548B">
              <w:rPr>
                <w:rFonts w:ascii="Chu Van An" w:hAnsi="Chu Van An" w:cs="Chu Van An"/>
              </w:rPr>
              <w:t xml:space="preserve">. Khẳng định nào sau đây là khẳng định </w:t>
            </w:r>
            <w:r w:rsidRPr="00A6548B">
              <w:rPr>
                <w:rFonts w:ascii="Chu Van An" w:hAnsi="Chu Van An" w:cs="Chu Van An"/>
                <w:b/>
              </w:rPr>
              <w:t>sai</w:t>
            </w:r>
            <w:r w:rsidRPr="00A6548B">
              <w:rPr>
                <w:rFonts w:ascii="Chu Van An" w:hAnsi="Chu Van An" w:cs="Chu Van An"/>
              </w:rPr>
              <w:t>?</w:t>
            </w:r>
          </w:p>
          <w:p w14:paraId="0E70F69A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A6548B">
              <w:rPr>
                <w:rFonts w:ascii="Chu Van An" w:hAnsi="Chu Van An" w:cs="Chu Van An"/>
                <w:b/>
                <w:noProof/>
                <w:color w:val="0000FF"/>
              </w:rPr>
              <w:drawing>
                <wp:inline distT="0" distB="0" distL="0" distR="0" wp14:anchorId="19B92A71" wp14:editId="7937BD01">
                  <wp:extent cx="1381125" cy="1420140"/>
                  <wp:effectExtent l="0" t="0" r="0" b="8890"/>
                  <wp:docPr id="2124572824" name="Picture 2124572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55" cy="1420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12127" w14:textId="77777777" w:rsidR="00A6548B" w:rsidRPr="00A6548B" w:rsidRDefault="00A6548B" w:rsidP="00E83E91">
            <w:pPr>
              <w:tabs>
                <w:tab w:val="left" w:pos="30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" w:name="c8a"/>
            <w:r w:rsidRPr="00A6548B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24"/>
              </w:rPr>
              <w:object w:dxaOrig="2760" w:dyaOrig="615" w14:anchorId="1C1F6E8C">
                <v:shape id="_x0000_i34203" type="#_x0000_t75" style="width:138pt;height:30.75pt" o:ole="">
                  <v:imagedata r:id="rId348" o:title=""/>
                </v:shape>
                <o:OLEObject Type="Embed" ProgID="Equation.DSMT4" ShapeID="_x0000_i34203" DrawAspect="Content" ObjectID="_1690409906" r:id="rId349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0C519948" w14:textId="77777777" w:rsidR="00A6548B" w:rsidRPr="00A6548B" w:rsidRDefault="00A6548B" w:rsidP="00E83E91">
            <w:pPr>
              <w:tabs>
                <w:tab w:val="left" w:pos="306"/>
              </w:tabs>
              <w:mirrorIndents/>
              <w:rPr>
                <w:rFonts w:ascii="Chu Van An" w:hAnsi="Chu Van An" w:cs="Chu Van An"/>
                <w:b/>
              </w:rPr>
            </w:pPr>
            <w:bookmarkStart w:id="44" w:name="c8b"/>
            <w:bookmarkEnd w:id="4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85" w:dyaOrig="255" w14:anchorId="7CE0A874">
                <v:shape id="_x0000_i34204" type="#_x0000_t75" style="width:14.25pt;height:12.75pt" o:ole="">
                  <v:imagedata r:id="rId350" o:title=""/>
                </v:shape>
                <o:OLEObject Type="Embed" ProgID="Equation.DSMT4" ShapeID="_x0000_i34204" DrawAspect="Content" ObjectID="_1690409907" r:id="rId351"/>
              </w:object>
            </w:r>
            <w:r w:rsidRPr="00A6548B">
              <w:rPr>
                <w:rFonts w:ascii="Chu Van An" w:hAnsi="Chu Van An" w:cs="Chu Van An"/>
              </w:rPr>
              <w:t xml:space="preserve"> là trực tâm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55" w:dyaOrig="285" w14:anchorId="51AB61CD">
                <v:shape id="_x0000_i34205" type="#_x0000_t75" style="width:27.75pt;height:14.25pt" o:ole="">
                  <v:imagedata r:id="rId352" o:title=""/>
                </v:shape>
                <o:OLEObject Type="Embed" ProgID="Equation.DSMT4" ShapeID="_x0000_i34205" DrawAspect="Content" ObjectID="_1690409908" r:id="rId353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317216E7" w14:textId="77777777" w:rsidR="00A6548B" w:rsidRPr="00A6548B" w:rsidRDefault="00A6548B" w:rsidP="00E83E91">
            <w:pPr>
              <w:tabs>
                <w:tab w:val="left" w:pos="30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5" w:name="c8c"/>
            <w:bookmarkEnd w:id="44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05" w:dyaOrig="285" w14:anchorId="36D3D276">
                <v:shape id="_x0000_i34206" type="#_x0000_t75" style="width:50.25pt;height:14.25pt" o:ole="">
                  <v:imagedata r:id="rId354" o:title=""/>
                </v:shape>
                <o:OLEObject Type="Embed" ProgID="Equation.DSMT4" ShapeID="_x0000_i34206" DrawAspect="Content" ObjectID="_1690409909" r:id="rId355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00E57B28" w14:textId="77777777" w:rsidR="00A6548B" w:rsidRPr="00A6548B" w:rsidRDefault="00A6548B" w:rsidP="00E83E91">
            <w:pPr>
              <w:tabs>
                <w:tab w:val="left" w:pos="306"/>
              </w:tabs>
              <w:mirrorIndents/>
              <w:rPr>
                <w:rFonts w:ascii="Chu Van An" w:hAnsi="Chu Van An" w:cs="Chu Van An"/>
                <w:b/>
              </w:rPr>
            </w:pPr>
            <w:bookmarkStart w:id="46" w:name="c8d"/>
            <w:bookmarkEnd w:id="4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80" w:dyaOrig="405" w14:anchorId="773DBC4D">
                <v:shape id="_x0000_i34207" type="#_x0000_t75" style="width:69pt;height:20.25pt" o:ole="">
                  <v:imagedata r:id="rId356" o:title=""/>
                </v:shape>
                <o:OLEObject Type="Embed" ProgID="Equation.DSMT4" ShapeID="_x0000_i34207" DrawAspect="Content" ObjectID="_1690409910" r:id="rId357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46"/>
          <w:p w14:paraId="7EB25BD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1B7A0453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A6548B" w14:paraId="0A4BDE94" w14:textId="77777777" w:rsidTr="00A6548B">
        <w:tc>
          <w:tcPr>
            <w:tcW w:w="5807" w:type="dxa"/>
            <w:shd w:val="clear" w:color="auto" w:fill="auto"/>
          </w:tcPr>
          <w:p w14:paraId="56449E9A" w14:textId="77777777" w:rsidR="00A6548B" w:rsidRPr="00A6548B" w:rsidRDefault="00A6548B" w:rsidP="00FC6C1B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 xml:space="preserve">Câu </w:t>
            </w:r>
            <w:bookmarkStart w:id="47" w:name="c9q"/>
            <w:bookmarkEnd w:id="47"/>
            <w:r w:rsidRPr="00A6548B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fr-FR"/>
              </w:rPr>
              <w:t>9:</w:t>
            </w:r>
            <w:r w:rsidRPr="00A6548B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Cho hai đường thẳng </w:t>
            </w:r>
            <w:r w:rsidRPr="00A6548B">
              <w:rPr>
                <w:rFonts w:ascii="Chu Van An" w:eastAsia="Times New Roman" w:hAnsi="Chu Van An" w:cs="Chu Van An"/>
                <w:position w:val="-10"/>
                <w:sz w:val="22"/>
                <w:szCs w:val="22"/>
              </w:rPr>
              <w:object w:dxaOrig="465" w:dyaOrig="330" w14:anchorId="166DC219">
                <v:shape id="_x0000_i18141" type="#_x0000_t75" style="width:23.25pt;height:16.5pt" o:ole="">
                  <v:imagedata r:id="rId358" o:title=""/>
                </v:shape>
                <o:OLEObject Type="Embed" ProgID="Equation.DSMT4" ShapeID="_x0000_i18141" DrawAspect="Content" ObjectID="_1690409911" r:id="rId359"/>
              </w:object>
            </w:r>
            <w:r w:rsidRPr="00A6548B">
              <w:rPr>
                <w:rFonts w:ascii="Chu Van An" w:hAnsi="Chu Van An" w:cs="Chu Van An"/>
                <w:sz w:val="22"/>
                <w:szCs w:val="22"/>
                <w:lang w:val="fr-FR"/>
              </w:rPr>
              <w:t xml:space="preserve">và mặt phẳng </w:t>
            </w:r>
            <w:r w:rsidRPr="00A6548B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420" w:dyaOrig="390" w14:anchorId="0BBBF0C2">
                <v:shape id="_x0000_i18142" type="#_x0000_t75" style="width:21pt;height:19.5pt" o:ole="">
                  <v:imagedata r:id="rId360" o:title=""/>
                </v:shape>
                <o:OLEObject Type="Embed" ProgID="Equation.DSMT4" ShapeID="_x0000_i18142" DrawAspect="Content" ObjectID="_1690409912" r:id="rId361"/>
              </w:object>
            </w:r>
            <w:r w:rsidRPr="00A6548B">
              <w:rPr>
                <w:rFonts w:ascii="Chu Van An" w:hAnsi="Chu Van An" w:cs="Chu Van An"/>
                <w:sz w:val="22"/>
                <w:szCs w:val="22"/>
                <w:lang w:val="fr-FR"/>
              </w:rPr>
              <w:t>. Chỉ ra mệnh đề đúng trong các mệnh đề sau:</w:t>
            </w:r>
          </w:p>
          <w:p w14:paraId="21855FED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8" w:name="c9a"/>
            <w:r w:rsidRPr="00A6548B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Nếu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390" w14:anchorId="440FF461">
                <v:shape id="_x0000_i18143" type="#_x0000_t75" style="width:37.5pt;height:19.5pt" o:ole="">
                  <v:imagedata r:id="rId362" o:title=""/>
                </v:shape>
                <o:OLEObject Type="Embed" ProgID="Equation.DSMT4" ShapeID="_x0000_i18143" DrawAspect="Content" ObjectID="_1690409913" r:id="rId363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và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95" w:dyaOrig="390" w14:anchorId="331F0608">
                <v:shape id="_x0000_i18144" type="#_x0000_t75" style="width:39.75pt;height:19.5pt" o:ole="">
                  <v:imagedata r:id="rId364" o:title=""/>
                </v:shape>
                <o:OLEObject Type="Embed" ProgID="Equation.DSMT4" ShapeID="_x0000_i18144" DrawAspect="Content" ObjectID="_1690409914" r:id="rId365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thì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48371DBF">
                <v:shape id="_x0000_i18145" type="#_x0000_t75" style="width:28.5pt;height:13.5pt" o:ole="">
                  <v:imagedata r:id="rId366" o:title=""/>
                </v:shape>
                <o:OLEObject Type="Embed" ProgID="Equation.DSMT4" ShapeID="_x0000_i18145" DrawAspect="Content" ObjectID="_1690409915" r:id="rId367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49" w:name="c9b"/>
            <w:bookmarkEnd w:id="48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Nếu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810" w:dyaOrig="390" w14:anchorId="057D151D">
                <v:shape id="_x0000_i18146" type="#_x0000_t75" style="width:40.5pt;height:19.5pt" o:ole="">
                  <v:imagedata r:id="rId368" o:title=""/>
                </v:shape>
                <o:OLEObject Type="Embed" ProgID="Equation.DSMT4" ShapeID="_x0000_i18146" DrawAspect="Content" ObjectID="_1690409916" r:id="rId369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2A9F9C27">
                <v:shape id="_x0000_i18147" type="#_x0000_t75" style="width:28.5pt;height:13.5pt" o:ole="">
                  <v:imagedata r:id="rId370" o:title=""/>
                </v:shape>
                <o:OLEObject Type="Embed" ProgID="Equation.DSMT4" ShapeID="_x0000_i18147" DrawAspect="Content" ObjectID="_1690409917" r:id="rId371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thì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390" w14:anchorId="48365ADC">
                <v:shape id="_x0000_i18148" type="#_x0000_t75" style="width:37.5pt;height:19.5pt" o:ole="">
                  <v:imagedata r:id="rId372" o:title=""/>
                </v:shape>
                <o:OLEObject Type="Embed" ProgID="Equation.DSMT4" ShapeID="_x0000_i18148" DrawAspect="Content" ObjectID="_1690409918" r:id="rId373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14BDC2BE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0" w:name="c9c"/>
            <w:bookmarkEnd w:id="49"/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C.  </w: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Nếu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390" w14:anchorId="684889D4">
                <v:shape id="_x0000_i18149" type="#_x0000_t75" style="width:37.5pt;height:19.5pt" o:ole="">
                  <v:imagedata r:id="rId374" o:title=""/>
                </v:shape>
                <o:OLEObject Type="Embed" ProgID="Equation.DSMT4" ShapeID="_x0000_i18149" DrawAspect="Content" ObjectID="_1690409919" r:id="rId375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41DC7709">
                <v:shape id="_x0000_i18150" type="#_x0000_t75" style="width:28.5pt;height:13.5pt" o:ole="">
                  <v:imagedata r:id="rId376" o:title=""/>
                </v:shape>
                <o:OLEObject Type="Embed" ProgID="Equation.DSMT4" ShapeID="_x0000_i18150" DrawAspect="Content" ObjectID="_1690409920" r:id="rId377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thì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95" w:dyaOrig="390" w14:anchorId="41CF7920">
                <v:shape id="_x0000_i18151" type="#_x0000_t75" style="width:39.75pt;height:19.5pt" o:ole="">
                  <v:imagedata r:id="rId378" o:title=""/>
                </v:shape>
                <o:OLEObject Type="Embed" ProgID="Equation.DSMT4" ShapeID="_x0000_i18151" DrawAspect="Content" ObjectID="_1690409921" r:id="rId379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51" w:name="c9d"/>
            <w:bookmarkEnd w:id="50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Nếu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390" w14:anchorId="4F6686D5">
                <v:shape id="_x0000_i18152" type="#_x0000_t75" style="width:37.5pt;height:19.5pt" o:ole="">
                  <v:imagedata r:id="rId380" o:title=""/>
                </v:shape>
                <o:OLEObject Type="Embed" ProgID="Equation.DSMT4" ShapeID="_x0000_i18152" DrawAspect="Content" ObjectID="_1690409922" r:id="rId381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2B4F7ACA">
                <v:shape id="_x0000_i18153" type="#_x0000_t75" style="width:28.5pt;height:13.5pt" o:ole="">
                  <v:imagedata r:id="rId382" o:title=""/>
                </v:shape>
                <o:OLEObject Type="Embed" ProgID="Equation.DSMT4" ShapeID="_x0000_i18153" DrawAspect="Content" ObjectID="_1690409923" r:id="rId383"/>
              </w:object>
            </w:r>
            <w:r w:rsidRPr="00A6548B">
              <w:rPr>
                <w:rFonts w:ascii="Chu Van An" w:hAnsi="Chu Van An" w:cs="Chu Van An"/>
                <w:color w:val="000000"/>
                <w:lang w:val="fr-FR"/>
              </w:rPr>
              <w:t xml:space="preserve">thì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390" w14:anchorId="23264FF5">
                <v:shape id="_x0000_i18154" type="#_x0000_t75" style="width:37.5pt;height:19.5pt" o:ole="">
                  <v:imagedata r:id="rId384" o:title=""/>
                </v:shape>
                <o:OLEObject Type="Embed" ProgID="Equation.DSMT4" ShapeID="_x0000_i18154" DrawAspect="Content" ObjectID="_1690409924" r:id="rId385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bookmarkEnd w:id="51"/>
          <w:p w14:paraId="4EE4BCFA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3832A760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1871FAD7" w14:textId="77777777" w:rsidTr="00A6548B">
        <w:tc>
          <w:tcPr>
            <w:tcW w:w="5807" w:type="dxa"/>
            <w:shd w:val="clear" w:color="auto" w:fill="auto"/>
          </w:tcPr>
          <w:p w14:paraId="1BA678EF" w14:textId="77777777" w:rsidR="00A6548B" w:rsidRPr="00A6548B" w:rsidRDefault="00A6548B" w:rsidP="00FC6C1B">
            <w:pPr>
              <w:mirrorIndents/>
              <w:rPr>
                <w:rFonts w:ascii="Chu Van An" w:eastAsia="Calibri" w:hAnsi="Chu Van An" w:cs="Chu Van An"/>
                <w:b/>
                <w:color w:val="0000CC"/>
              </w:rPr>
            </w:pPr>
            <w:r w:rsidRPr="00A6548B">
              <w:rPr>
                <w:rFonts w:ascii="Chu Van An" w:eastAsia="Calibri" w:hAnsi="Chu Van An" w:cs="Chu Van An"/>
                <w:b/>
                <w:color w:val="0000FF"/>
              </w:rPr>
              <w:t xml:space="preserve">Câu </w:t>
            </w:r>
            <w:bookmarkStart w:id="52" w:name="c10q"/>
            <w:bookmarkEnd w:id="52"/>
            <w:r w:rsidRPr="00A6548B">
              <w:rPr>
                <w:rFonts w:ascii="Chu Van An" w:eastAsia="Calibri" w:hAnsi="Chu Van An" w:cs="Chu Van An"/>
                <w:b/>
                <w:color w:val="0000FF"/>
              </w:rPr>
              <w:t>10: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30" w:dyaOrig="285" w14:anchorId="0FD622CE">
                <v:shape id="_x0000_i18155" type="#_x0000_t75" style="width:46.5pt;height:14.25pt" o:ole="">
                  <v:imagedata r:id="rId386" o:title=""/>
                </v:shape>
                <o:OLEObject Type="Embed" ProgID="Equation.DSMT4" ShapeID="_x0000_i18155" DrawAspect="Content" ObjectID="_1690409925" r:id="rId387"/>
              </w:object>
            </w:r>
            <w:r w:rsidRPr="00A6548B">
              <w:rPr>
                <w:rFonts w:ascii="Chu Van An" w:hAnsi="Chu Van An" w:cs="Chu Van An"/>
              </w:rPr>
              <w:t xml:space="preserve"> có đáy là hình chữ nhật.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500" w:dyaOrig="405" w14:anchorId="2501E02D">
                <v:shape id="_x0000_i18156" type="#_x0000_t75" style="width:75pt;height:20.25pt" o:ole="">
                  <v:imagedata r:id="rId388" o:title=""/>
                </v:shape>
                <o:OLEObject Type="Embed" ProgID="Equation.DSMT4" ShapeID="_x0000_i18156" DrawAspect="Content" ObjectID="_1690409926" r:id="rId389"/>
              </w:object>
            </w:r>
            <w:r w:rsidRPr="00A6548B">
              <w:rPr>
                <w:rFonts w:ascii="Chu Van An" w:hAnsi="Chu Van An" w:cs="Chu Van An"/>
              </w:rPr>
              <w:t xml:space="preserve"> Hỏi các mặt bên của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30" w:dyaOrig="285" w14:anchorId="5401DFAF">
                <v:shape id="_x0000_i18157" type="#_x0000_t75" style="width:46.5pt;height:14.25pt" o:ole="">
                  <v:imagedata r:id="rId386" o:title=""/>
                </v:shape>
                <o:OLEObject Type="Embed" ProgID="Equation.DSMT4" ShapeID="_x0000_i18157" DrawAspect="Content" ObjectID="_1690409927" r:id="rId390"/>
              </w:object>
            </w:r>
            <w:r w:rsidRPr="00A6548B">
              <w:rPr>
                <w:rFonts w:ascii="Chu Van An" w:hAnsi="Chu Van An" w:cs="Chu Van An"/>
              </w:rPr>
              <w:t>có bao nhiêu tam giác vuông?</w:t>
            </w:r>
          </w:p>
          <w:p w14:paraId="5C7A1FE5" w14:textId="77777777" w:rsidR="00A6548B" w:rsidRPr="00A6548B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53" w:name="c10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eastAsia="Calibri" w:hAnsi="Chu Van An" w:cs="Chu Van An"/>
                <w:b/>
                <w:color w:val="0000CC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80" w:dyaOrig="270" w14:anchorId="66EF2566">
                <v:shape id="_x0000_i18158" type="#_x0000_t75" style="width:9pt;height:13.5pt" o:ole="">
                  <v:imagedata r:id="rId391" o:title=""/>
                </v:shape>
                <o:OLEObject Type="Embed" ProgID="Equation.DSMT4" ShapeID="_x0000_i18158" DrawAspect="Content" ObjectID="_1690409928" r:id="rId392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54" w:name="c10b"/>
            <w:bookmarkEnd w:id="5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10" w:dyaOrig="270" w14:anchorId="7F7A9850">
                <v:shape id="_x0000_i18159" type="#_x0000_t75" style="width:10.5pt;height:13.5pt" o:ole="">
                  <v:imagedata r:id="rId393" o:title=""/>
                </v:shape>
                <o:OLEObject Type="Embed" ProgID="Equation.DSMT4" ShapeID="_x0000_i18159" DrawAspect="Content" ObjectID="_1690409929" r:id="rId394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55" w:name="c10c"/>
            <w:bookmarkEnd w:id="54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10" w:dyaOrig="270" w14:anchorId="1D32223C">
                <v:shape id="_x0000_i18160" type="#_x0000_t75" style="width:10.5pt;height:13.5pt" o:ole="">
                  <v:imagedata r:id="rId395" o:title=""/>
                </v:shape>
                <o:OLEObject Type="Embed" ProgID="Equation.DSMT4" ShapeID="_x0000_i18160" DrawAspect="Content" ObjectID="_1690409930" r:id="rId396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56" w:name="c10d"/>
            <w:bookmarkEnd w:id="5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135" w:dyaOrig="270" w14:anchorId="2758244D">
                <v:shape id="_x0000_i18161" type="#_x0000_t75" style="width:6.75pt;height:13.5pt" o:ole="">
                  <v:imagedata r:id="rId397" o:title=""/>
                </v:shape>
                <o:OLEObject Type="Embed" ProgID="Equation.DSMT4" ShapeID="_x0000_i18161" DrawAspect="Content" ObjectID="_1690409931" r:id="rId39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56"/>
          <w:p w14:paraId="54268170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4407915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108B10B6" w14:textId="77777777" w:rsidTr="00A6548B">
        <w:tc>
          <w:tcPr>
            <w:tcW w:w="5807" w:type="dxa"/>
            <w:shd w:val="clear" w:color="auto" w:fill="auto"/>
          </w:tcPr>
          <w:p w14:paraId="67B0C645" w14:textId="77777777" w:rsidR="00A6548B" w:rsidRPr="00A6548B" w:rsidRDefault="00A6548B" w:rsidP="00FC6C1B">
            <w:pPr>
              <w:mirrorIndents/>
              <w:rPr>
                <w:rFonts w:ascii="Chu Van An" w:eastAsia="Arial" w:hAnsi="Chu Van An" w:cs="Chu Van An"/>
                <w:b/>
              </w:rPr>
            </w:pPr>
            <w:r w:rsidRPr="00A6548B">
              <w:rPr>
                <w:rFonts w:ascii="Chu Van An" w:eastAsia="Arial" w:hAnsi="Chu Van An" w:cs="Chu Van An"/>
                <w:b/>
                <w:color w:val="0000FF"/>
              </w:rPr>
              <w:t xml:space="preserve">Câu </w:t>
            </w:r>
            <w:bookmarkStart w:id="57" w:name="c11q"/>
            <w:bookmarkEnd w:id="57"/>
            <w:r w:rsidRPr="00A6548B">
              <w:rPr>
                <w:rFonts w:ascii="Chu Van An" w:eastAsia="Arial" w:hAnsi="Chu Van An" w:cs="Chu Van An"/>
                <w:b/>
                <w:color w:val="0000FF"/>
              </w:rPr>
              <w:t>11:</w:t>
            </w:r>
            <w:r w:rsidRPr="00A6548B">
              <w:rPr>
                <w:rFonts w:ascii="Chu Van An" w:hAnsi="Chu Van An" w:cs="Chu Van An"/>
              </w:rPr>
              <w:t xml:space="preserve">Trong không gian cho các đường thẳng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10" w:dyaOrig="225" w14:anchorId="7B7562E7">
                <v:shape id="_x0000_i18162" type="#_x0000_t75" style="width:10.5pt;height:11.25pt" o:ole="">
                  <v:imagedata r:id="rId399" o:title=""/>
                </v:shape>
                <o:OLEObject Type="Embed" ProgID="Equation.DSMT4" ShapeID="_x0000_i18162" DrawAspect="Content" ObjectID="_1690409932" r:id="rId400"/>
              </w:object>
            </w:r>
            <w:r w:rsidRPr="00A6548B">
              <w:rPr>
                <w:rFonts w:ascii="Chu Van An" w:hAnsi="Chu Van An" w:cs="Chu Van An"/>
              </w:rPr>
              <w:t xml:space="preserve">,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10" w:dyaOrig="285" w14:anchorId="61603C51">
                <v:shape id="_x0000_i18163" type="#_x0000_t75" style="width:10.5pt;height:14.25pt" o:ole="">
                  <v:imagedata r:id="rId401" o:title=""/>
                </v:shape>
                <o:OLEObject Type="Embed" ProgID="Equation.DSMT4" ShapeID="_x0000_i18163" DrawAspect="Content" ObjectID="_1690409933" r:id="rId402"/>
              </w:object>
            </w:r>
            <w:r w:rsidRPr="00A6548B">
              <w:rPr>
                <w:rFonts w:ascii="Chu Van An" w:hAnsi="Chu Van An" w:cs="Chu Van An"/>
              </w:rPr>
              <w:t xml:space="preserve">,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180" w:dyaOrig="225" w14:anchorId="43F6C7C4">
                <v:shape id="_x0000_i18164" type="#_x0000_t75" style="width:9pt;height:11.25pt" o:ole="">
                  <v:imagedata r:id="rId403" o:title=""/>
                </v:shape>
                <o:OLEObject Type="Embed" ProgID="Equation.DSMT4" ShapeID="_x0000_i18164" DrawAspect="Content" ObjectID="_1690409934" r:id="rId404"/>
              </w:object>
            </w:r>
            <w:r w:rsidRPr="00A6548B">
              <w:rPr>
                <w:rFonts w:ascii="Chu Van An" w:hAnsi="Chu Van An" w:cs="Chu Van An"/>
              </w:rPr>
              <w:t xml:space="preserve"> và mặt phẳng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420" w:dyaOrig="405" w14:anchorId="6D5A89F6">
                <v:shape id="_x0000_i18165" type="#_x0000_t75" style="width:21pt;height:20.25pt" o:ole="">
                  <v:imagedata r:id="rId405" o:title=""/>
                </v:shape>
                <o:OLEObject Type="Embed" ProgID="Equation.DSMT4" ShapeID="_x0000_i18165" DrawAspect="Content" ObjectID="_1690409935" r:id="rId406"/>
              </w:object>
            </w:r>
            <w:r w:rsidRPr="00A6548B">
              <w:rPr>
                <w:rFonts w:ascii="Chu Van An" w:hAnsi="Chu Van An" w:cs="Chu Van An"/>
              </w:rPr>
              <w:t xml:space="preserve">. Mệnh đề nào sau đây </w:t>
            </w:r>
            <w:r w:rsidRPr="00A6548B">
              <w:rPr>
                <w:rFonts w:ascii="Chu Van An" w:hAnsi="Chu Van An" w:cs="Chu Van An"/>
                <w:b/>
              </w:rPr>
              <w:t>sai</w:t>
            </w:r>
            <w:r w:rsidRPr="00A6548B">
              <w:rPr>
                <w:rFonts w:ascii="Chu Van An" w:hAnsi="Chu Van An" w:cs="Chu Van An"/>
              </w:rPr>
              <w:t>?</w:t>
            </w:r>
          </w:p>
          <w:p w14:paraId="03B33FCE" w14:textId="77777777" w:rsidR="00A6548B" w:rsidRPr="00A6548B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58" w:name="c11a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eastAsia="Arial" w:hAnsi="Chu Van An" w:cs="Chu Van An"/>
                <w:b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</w:rPr>
              <w:t xml:space="preserve">Nếu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85" w:dyaOrig="285" w14:anchorId="456B8174">
                <v:shape id="_x0000_i18166" type="#_x0000_t75" style="width:29.25pt;height:14.25pt" o:ole="">
                  <v:imagedata r:id="rId407" o:title=""/>
                </v:shape>
                <o:OLEObject Type="Embed" ProgID="Equation.DSMT4" ShapeID="_x0000_i18166" DrawAspect="Content" ObjectID="_1690409936" r:id="rId408"/>
              </w:object>
            </w:r>
            <w:r w:rsidRPr="00A6548B">
              <w:rPr>
                <w:rFonts w:ascii="Chu Van An" w:hAnsi="Chu Van An" w:cs="Chu Van An"/>
              </w:rPr>
              <w:t xml:space="preserve">,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55" w:dyaOrig="285" w14:anchorId="485205F3">
                <v:shape id="_x0000_i18167" type="#_x0000_t75" style="width:27.75pt;height:14.25pt" o:ole="">
                  <v:imagedata r:id="rId409" o:title=""/>
                </v:shape>
                <o:OLEObject Type="Embed" ProgID="Equation.DSMT4" ShapeID="_x0000_i18167" DrawAspect="Content" ObjectID="_1690409937" r:id="rId410"/>
              </w:object>
            </w:r>
            <w:r w:rsidRPr="00A6548B">
              <w:rPr>
                <w:rFonts w:ascii="Chu Van An" w:hAnsi="Chu Van An" w:cs="Chu Van An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10" w:dyaOrig="225" w14:anchorId="0DBB07B5">
                <v:shape id="_x0000_i18168" type="#_x0000_t75" style="width:10.5pt;height:11.25pt" o:ole="">
                  <v:imagedata r:id="rId411" o:title=""/>
                </v:shape>
                <o:OLEObject Type="Embed" ProgID="Equation.DSMT4" ShapeID="_x0000_i18168" DrawAspect="Content" ObjectID="_1690409938" r:id="rId412"/>
              </w:object>
            </w:r>
            <w:r w:rsidRPr="00A6548B">
              <w:rPr>
                <w:rFonts w:ascii="Chu Van An" w:hAnsi="Chu Van An" w:cs="Chu Van An"/>
              </w:rPr>
              <w:t xml:space="preserve"> cắt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180" w:dyaOrig="225" w14:anchorId="5B2368B8">
                <v:shape id="_x0000_i18169" type="#_x0000_t75" style="width:9pt;height:11.25pt" o:ole="">
                  <v:imagedata r:id="rId413" o:title=""/>
                </v:shape>
                <o:OLEObject Type="Embed" ProgID="Equation.DSMT4" ShapeID="_x0000_i18169" DrawAspect="Content" ObjectID="_1690409939" r:id="rId414"/>
              </w:object>
            </w:r>
            <w:r w:rsidRPr="00A6548B">
              <w:rPr>
                <w:rFonts w:ascii="Chu Van An" w:hAnsi="Chu Van An" w:cs="Chu Van An"/>
              </w:rPr>
              <w:t xml:space="preserve"> thì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10" w:dyaOrig="285" w14:anchorId="78753CFF">
                <v:shape id="_x0000_i18170" type="#_x0000_t75" style="width:10.5pt;height:14.25pt" o:ole="">
                  <v:imagedata r:id="rId415" o:title=""/>
                </v:shape>
                <o:OLEObject Type="Embed" ProgID="Equation.DSMT4" ShapeID="_x0000_i18170" DrawAspect="Content" ObjectID="_1690409940" r:id="rId416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mặt phẳng chứa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210" w:dyaOrig="225" w14:anchorId="44B200E4">
                <v:shape id="_x0000_i18171" type="#_x0000_t75" style="width:10.5pt;height:11.25pt" o:ole="">
                  <v:imagedata r:id="rId417" o:title=""/>
                </v:shape>
                <o:OLEObject Type="Embed" ProgID="Equation.DSMT4" ShapeID="_x0000_i18171" DrawAspect="Content" ObjectID="_1690409941" r:id="rId418"/>
              </w:object>
            </w:r>
            <w:r w:rsidRPr="00A6548B">
              <w:rPr>
                <w:rFonts w:ascii="Chu Van An" w:hAnsi="Chu Van An" w:cs="Chu Van An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180" w:dyaOrig="225" w14:anchorId="7BD90736">
                <v:shape id="_x0000_i18172" type="#_x0000_t75" style="width:9pt;height:11.25pt" o:ole="">
                  <v:imagedata r:id="rId419" o:title=""/>
                </v:shape>
                <o:OLEObject Type="Embed" ProgID="Equation.DSMT4" ShapeID="_x0000_i18172" DrawAspect="Content" ObjectID="_1690409942" r:id="rId420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0EA3632F" w14:textId="77777777" w:rsidR="00A6548B" w:rsidRPr="00A6548B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59" w:name="c11b"/>
            <w:bookmarkEnd w:id="58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>B.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</w:rPr>
              <w:t xml:space="preserve">Nếu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825" w:dyaOrig="405" w14:anchorId="4FF6A165">
                <v:shape id="_x0000_i18173" type="#_x0000_t75" style="width:41.25pt;height:20.25pt" o:ole="">
                  <v:imagedata r:id="rId421" o:title=""/>
                </v:shape>
                <o:OLEObject Type="Embed" ProgID="Equation.DSMT4" ShapeID="_x0000_i18173" DrawAspect="Content" ObjectID="_1690409943" r:id="rId422"/>
              </w:object>
            </w:r>
            <w:r w:rsidRPr="00A6548B">
              <w:rPr>
                <w:rFonts w:ascii="Chu Van An" w:hAnsi="Chu Van An" w:cs="Chu Van An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735" w:dyaOrig="405" w14:anchorId="439A866B">
                <v:shape id="_x0000_i18174" type="#_x0000_t75" style="width:36.75pt;height:20.25pt" o:ole="">
                  <v:imagedata r:id="rId423" o:title=""/>
                </v:shape>
                <o:OLEObject Type="Embed" ProgID="Equation.DSMT4" ShapeID="_x0000_i18174" DrawAspect="Content" ObjectID="_1690409944" r:id="rId424"/>
              </w:object>
            </w:r>
            <w:r w:rsidRPr="00A6548B">
              <w:rPr>
                <w:rFonts w:ascii="Chu Van An" w:hAnsi="Chu Van An" w:cs="Chu Van An"/>
              </w:rPr>
              <w:t xml:space="preserve"> thì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85" w:dyaOrig="285" w14:anchorId="1A2391D6">
                <v:shape id="_x0000_i18175" type="#_x0000_t75" style="width:29.25pt;height:14.25pt" o:ole="">
                  <v:imagedata r:id="rId425" o:title=""/>
                </v:shape>
                <o:OLEObject Type="Embed" ProgID="Equation.DSMT4" ShapeID="_x0000_i18175" DrawAspect="Content" ObjectID="_1690409945" r:id="rId426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2D20AF08" w14:textId="77777777" w:rsidR="00A6548B" w:rsidRPr="00A6548B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60" w:name="c11c"/>
            <w:bookmarkEnd w:id="59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</w:rPr>
              <w:t xml:space="preserve">Nếu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85" w:dyaOrig="285" w14:anchorId="619E85D9">
                <v:shape id="_x0000_i18176" type="#_x0000_t75" style="width:29.25pt;height:14.25pt" o:ole="">
                  <v:imagedata r:id="rId427" o:title=""/>
                </v:shape>
                <o:OLEObject Type="Embed" ProgID="Equation.DSMT4" ShapeID="_x0000_i18176" DrawAspect="Content" ObjectID="_1690409946" r:id="rId428"/>
              </w:object>
            </w:r>
            <w:r w:rsidRPr="00A6548B">
              <w:rPr>
                <w:rFonts w:ascii="Chu Van An" w:hAnsi="Chu Van An" w:cs="Chu Van An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55" w:dyaOrig="285" w14:anchorId="1981BE23">
                <v:shape id="_x0000_i18177" type="#_x0000_t75" style="width:27.75pt;height:14.25pt" o:ole="">
                  <v:imagedata r:id="rId429" o:title=""/>
                </v:shape>
                <o:OLEObject Type="Embed" ProgID="Equation.DSMT4" ShapeID="_x0000_i18177" DrawAspect="Content" ObjectID="_1690409947" r:id="rId430"/>
              </w:object>
            </w:r>
            <w:r w:rsidRPr="00A6548B">
              <w:rPr>
                <w:rFonts w:ascii="Chu Van An" w:hAnsi="Chu Van An" w:cs="Chu Van An"/>
              </w:rPr>
              <w:t xml:space="preserve"> thì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525" w:dyaOrig="315" w14:anchorId="2167F233">
                <v:shape id="_x0000_i18178" type="#_x0000_t75" style="width:26.25pt;height:15.75pt" o:ole="">
                  <v:imagedata r:id="rId431" o:title=""/>
                </v:shape>
                <o:OLEObject Type="Embed" ProgID="Equation.DSMT4" ShapeID="_x0000_i18178" DrawAspect="Content" ObjectID="_1690409948" r:id="rId432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59E79F25" w14:textId="77777777" w:rsidR="00A6548B" w:rsidRPr="00A6548B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</w:rPr>
            </w:pPr>
            <w:bookmarkStart w:id="61" w:name="c11d"/>
            <w:bookmarkEnd w:id="60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>D.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</w:rPr>
              <w:t xml:space="preserve">Nếu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525" w:dyaOrig="315" w14:anchorId="2BC34BD2">
                <v:shape id="_x0000_i18179" type="#_x0000_t75" style="width:26.25pt;height:15.75pt" o:ole="">
                  <v:imagedata r:id="rId433" o:title=""/>
                </v:shape>
                <o:OLEObject Type="Embed" ProgID="Equation.DSMT4" ShapeID="_x0000_i18179" DrawAspect="Content" ObjectID="_1690409949" r:id="rId434"/>
              </w:object>
            </w:r>
            <w:r w:rsidRPr="00A6548B">
              <w:rPr>
                <w:rFonts w:ascii="Chu Van An" w:hAnsi="Chu Van An" w:cs="Chu Van An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55" w:dyaOrig="285" w14:anchorId="7E408117">
                <v:shape id="_x0000_i18180" type="#_x0000_t75" style="width:27.75pt;height:14.25pt" o:ole="">
                  <v:imagedata r:id="rId435" o:title=""/>
                </v:shape>
                <o:OLEObject Type="Embed" ProgID="Equation.DSMT4" ShapeID="_x0000_i18180" DrawAspect="Content" ObjectID="_1690409950" r:id="rId436"/>
              </w:object>
            </w:r>
            <w:r w:rsidRPr="00A6548B">
              <w:rPr>
                <w:rFonts w:ascii="Chu Van An" w:hAnsi="Chu Van An" w:cs="Chu Van An"/>
              </w:rPr>
              <w:t xml:space="preserve"> thì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85" w:dyaOrig="285" w14:anchorId="0BA54C57">
                <v:shape id="_x0000_i18181" type="#_x0000_t75" style="width:29.25pt;height:14.25pt" o:ole="">
                  <v:imagedata r:id="rId437" o:title=""/>
                </v:shape>
                <o:OLEObject Type="Embed" ProgID="Equation.DSMT4" ShapeID="_x0000_i18181" DrawAspect="Content" ObjectID="_1690409951" r:id="rId43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61"/>
          <w:p w14:paraId="25D13518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5EEADB6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331CB14E" w14:textId="77777777" w:rsidTr="00A6548B">
        <w:tc>
          <w:tcPr>
            <w:tcW w:w="5807" w:type="dxa"/>
            <w:shd w:val="clear" w:color="auto" w:fill="auto"/>
          </w:tcPr>
          <w:p w14:paraId="420CD7AE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A6548B">
              <w:rPr>
                <w:rFonts w:ascii="Chu Van An" w:hAnsi="Chu Van An" w:cs="Chu Van An"/>
                <w:lang w:val="fr-BE"/>
              </w:rPr>
              <w:t xml:space="preserve">Cho tứ diện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20" w:dyaOrig="285" w14:anchorId="5F6E582E">
                <v:shape id="_x0000_i18182" type="#_x0000_t75" style="width:36pt;height:14.25pt" o:ole="">
                  <v:imagedata r:id="rId439" o:title=""/>
                </v:shape>
                <o:OLEObject Type="Embed" ProgID="Equation.DSMT4" ShapeID="_x0000_i18182" DrawAspect="Content" ObjectID="_1690409952" r:id="rId440"/>
              </w:object>
            </w:r>
            <w:r w:rsidRPr="00A6548B">
              <w:rPr>
                <w:rFonts w:ascii="Chu Van An" w:hAnsi="Chu Van An" w:cs="Chu Van An"/>
                <w:lang w:val="fr-BE"/>
              </w:rPr>
              <w:t xml:space="preserve"> có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2745" w:dyaOrig="330" w14:anchorId="2739CDDB">
                <v:shape id="_x0000_i18183" type="#_x0000_t75" style="width:137.25pt;height:16.5pt" o:ole="">
                  <v:imagedata r:id="rId441" o:title=""/>
                </v:shape>
                <o:OLEObject Type="Embed" ProgID="Equation.DSMT4" ShapeID="_x0000_i18183" DrawAspect="Content" ObjectID="_1690409953" r:id="rId442"/>
              </w:object>
            </w:r>
            <w:r w:rsidRPr="00A6548B">
              <w:rPr>
                <w:rFonts w:ascii="Chu Van An" w:hAnsi="Chu Van An" w:cs="Chu Van An"/>
                <w:lang w:val="fr-BE"/>
              </w:rPr>
              <w:t>. Khẳng định nào sau đây đúng?</w:t>
            </w:r>
          </w:p>
          <w:p w14:paraId="01BB0595" w14:textId="77777777" w:rsidR="00A6548B" w:rsidRPr="00A6548B" w:rsidRDefault="00A6548B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BE"/>
              </w:rPr>
            </w:pPr>
            <w:bookmarkStart w:id="62" w:name="c12a"/>
            <w:r w:rsidRPr="00A6548B">
              <w:rPr>
                <w:rFonts w:ascii="Chu Van An" w:eastAsia="Times New Roman" w:hAnsi="Chu Van An" w:cs="Chu Van An"/>
                <w:b/>
                <w:color w:val="0000FF"/>
                <w:lang w:val="fr-BE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b/>
                <w:color w:val="0000FF"/>
                <w:lang w:val="fr-BE"/>
              </w:rPr>
              <w:t xml:space="preserve">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1005" w:dyaOrig="270" w14:anchorId="6F9B08AC">
                <v:shape id="_x0000_i18184" type="#_x0000_t75" style="width:50.25pt;height:13.5pt" o:ole="">
                  <v:imagedata r:id="rId443" o:title=""/>
                </v:shape>
                <o:OLEObject Type="Embed" ProgID="Equation.DSMT4" ShapeID="_x0000_i18184" DrawAspect="Content" ObjectID="_1690409954" r:id="rId444"/>
              </w:object>
            </w:r>
            <w:r w:rsidRPr="00A6548B">
              <w:rPr>
                <w:rFonts w:ascii="Chu Van An" w:hAnsi="Chu Van An" w:cs="Chu Van An"/>
                <w:lang w:val="fr-BE"/>
              </w:rPr>
              <w:t>.</w:t>
            </w:r>
            <w:bookmarkStart w:id="63" w:name="c12b"/>
            <w:bookmarkEnd w:id="62"/>
            <w:r w:rsidRPr="00A6548B">
              <w:rPr>
                <w:rFonts w:ascii="Chu Van An" w:eastAsia="Times New Roman" w:hAnsi="Chu Van An" w:cs="Chu Van An"/>
                <w:b/>
                <w:color w:val="0000FF"/>
                <w:lang w:val="fr-BE"/>
              </w:rPr>
              <w:tab/>
              <w:t xml:space="preserve">B. 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1020" w:dyaOrig="285" w14:anchorId="29A89E94">
                <v:shape id="_x0000_i18185" type="#_x0000_t75" style="width:51pt;height:14.25pt" o:ole="">
                  <v:imagedata r:id="rId445" o:title=""/>
                </v:shape>
                <o:OLEObject Type="Embed" ProgID="Equation.DSMT4" ShapeID="_x0000_i18185" DrawAspect="Content" ObjectID="_1690409955" r:id="rId446"/>
              </w:object>
            </w:r>
            <w:r w:rsidRPr="00A6548B">
              <w:rPr>
                <w:rFonts w:ascii="Chu Van An" w:hAnsi="Chu Van An" w:cs="Chu Van An"/>
                <w:lang w:val="fr-BE"/>
              </w:rPr>
              <w:t>.</w:t>
            </w:r>
          </w:p>
          <w:p w14:paraId="7ED1D0A9" w14:textId="77777777" w:rsidR="00A6548B" w:rsidRPr="00A6548B" w:rsidRDefault="00A6548B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64" w:name="c12c"/>
            <w:bookmarkEnd w:id="63"/>
            <w:r w:rsidRPr="00A6548B">
              <w:rPr>
                <w:rFonts w:ascii="Chu Van An" w:eastAsia="Times New Roman" w:hAnsi="Chu Van An" w:cs="Chu Van An"/>
                <w:b/>
                <w:color w:val="0000FF"/>
                <w:lang w:val="fr-BE"/>
              </w:rPr>
              <w:tab/>
              <w:t xml:space="preserve">C. 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1350" w:dyaOrig="405" w14:anchorId="44D8636A">
                <v:shape id="_x0000_i18186" type="#_x0000_t75" style="width:67.5pt;height:20.25pt" o:ole="">
                  <v:imagedata r:id="rId447" o:title=""/>
                </v:shape>
                <o:OLEObject Type="Embed" ProgID="Equation.DSMT4" ShapeID="_x0000_i18186" DrawAspect="Content" ObjectID="_1690409956" r:id="rId448"/>
              </w:object>
            </w:r>
            <w:r w:rsidRPr="00A6548B">
              <w:rPr>
                <w:rFonts w:ascii="Chu Van An" w:hAnsi="Chu Van An" w:cs="Chu Van An"/>
                <w:lang w:val="fr-BE"/>
              </w:rPr>
              <w:t>.</w:t>
            </w:r>
            <w:bookmarkStart w:id="65" w:name="c12d"/>
            <w:bookmarkEnd w:id="64"/>
            <w:r w:rsidRPr="00A6548B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1380" w:dyaOrig="405" w14:anchorId="3C6AB692">
                <v:shape id="_x0000_i18187" type="#_x0000_t75" style="width:69pt;height:20.25pt" o:ole="">
                  <v:imagedata r:id="rId449" o:title=""/>
                </v:shape>
                <o:OLEObject Type="Embed" ProgID="Equation.DSMT4" ShapeID="_x0000_i18187" DrawAspect="Content" ObjectID="_1690409957" r:id="rId450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65"/>
          <w:p w14:paraId="523ED1B1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4EFF4C3D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5D39EC2C" w14:textId="77777777" w:rsidTr="00A6548B">
        <w:tc>
          <w:tcPr>
            <w:tcW w:w="5807" w:type="dxa"/>
            <w:shd w:val="clear" w:color="auto" w:fill="auto"/>
          </w:tcPr>
          <w:p w14:paraId="6ECABB73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66" w:name="c13q"/>
            <w:bookmarkEnd w:id="66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>13:</w:t>
            </w:r>
            <w:r w:rsidRPr="00A6548B">
              <w:rPr>
                <w:rFonts w:ascii="Chu Van An" w:hAnsi="Chu Van An" w:cs="Chu Van An"/>
                <w:lang w:val="fr-FR"/>
              </w:rPr>
              <w:t xml:space="preserve">Cho tứ diện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35" w:dyaOrig="285" w14:anchorId="64EAC971">
                <v:shape id="_x0000_i18188" type="#_x0000_t75" style="width:36.75pt;height:14.25pt" o:ole="">
                  <v:imagedata r:id="rId451" o:title=""/>
                </v:shape>
                <o:OLEObject Type="Embed" ProgID="Equation.DSMT4" ShapeID="_x0000_i18188" DrawAspect="Content" ObjectID="_1690409958" r:id="rId45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55" w:dyaOrig="285" w14:anchorId="1E3EDC0E">
                <v:shape id="_x0000_i18189" type="#_x0000_t75" style="width:27.75pt;height:14.25pt" o:ole="">
                  <v:imagedata r:id="rId453" o:title=""/>
                </v:shape>
                <o:OLEObject Type="Embed" ProgID="Equation.DSMT4" ShapeID="_x0000_i18189" DrawAspect="Content" ObjectID="_1690409959" r:id="rId45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là tam giác vuông tại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40" w:dyaOrig="255" w14:anchorId="6C8CBD0E">
                <v:shape id="_x0000_i18190" type="#_x0000_t75" style="width:12pt;height:12.75pt" o:ole="">
                  <v:imagedata r:id="rId455" o:title=""/>
                </v:shape>
                <o:OLEObject Type="Embed" ProgID="Equation.DSMT4" ShapeID="_x0000_i18190" DrawAspect="Content" ObjectID="_1690409960" r:id="rId45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45" w:dyaOrig="285" w14:anchorId="6E3DB639">
                <v:shape id="_x0000_i18191" type="#_x0000_t75" style="width:17.25pt;height:14.25pt" o:ole="">
                  <v:imagedata r:id="rId457" o:title=""/>
                </v:shape>
                <o:OLEObject Type="Embed" ProgID="Equation.DSMT4" ShapeID="_x0000_i18191" DrawAspect="Content" ObjectID="_1690409961" r:id="rId458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vuông góc với mặt phẳng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35" w:dyaOrig="405" w14:anchorId="50849786">
                <v:shape id="_x0000_i18192" type="#_x0000_t75" style="width:36.75pt;height:20.25pt" o:ole="">
                  <v:imagedata r:id="rId459" o:title=""/>
                </v:shape>
                <o:OLEObject Type="Embed" ProgID="Equation.DSMT4" ShapeID="_x0000_i18192" DrawAspect="Content" ObjectID="_1690409962" r:id="rId460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315" w:dyaOrig="255" w14:anchorId="09B5E266">
                <v:shape id="_x0000_i18193" type="#_x0000_t75" style="width:15.75pt;height:12.75pt" o:ole="">
                  <v:imagedata r:id="rId461" o:title=""/>
                </v:shape>
                <o:OLEObject Type="Embed" ProgID="Equation.DSMT4" ShapeID="_x0000_i18193" DrawAspect="Content" ObjectID="_1690409963" r:id="rId46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,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285" w:dyaOrig="285" w14:anchorId="21BB1A0E">
                <v:shape id="_x0000_i18194" type="#_x0000_t75" style="width:14.25pt;height:14.25pt" o:ole="">
                  <v:imagedata r:id="rId463" o:title=""/>
                </v:shape>
                <o:OLEObject Type="Embed" ProgID="Equation.DSMT4" ShapeID="_x0000_i18194" DrawAspect="Content" ObjectID="_1690409964" r:id="rId46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lần lượt là hình chiếu vuông góc của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40" w:dyaOrig="255" w14:anchorId="21E34B00">
                <v:shape id="_x0000_i18195" type="#_x0000_t75" style="width:12pt;height:12.75pt" o:ole="">
                  <v:imagedata r:id="rId465" o:title=""/>
                </v:shape>
                <o:OLEObject Type="Embed" ProgID="Equation.DSMT4" ShapeID="_x0000_i18195" DrawAspect="Content" ObjectID="_1690409965" r:id="rId46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trên cạnh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60" w:dyaOrig="285" w14:anchorId="27C11685">
                <v:shape id="_x0000_i18196" type="#_x0000_t75" style="width:18pt;height:14.25pt" o:ole="">
                  <v:imagedata r:id="rId467" o:title=""/>
                </v:shape>
                <o:OLEObject Type="Embed" ProgID="Equation.DSMT4" ShapeID="_x0000_i18196" DrawAspect="Content" ObjectID="_1690409966" r:id="rId468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và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75" w:dyaOrig="285" w14:anchorId="3589A5CA">
                <v:shape id="_x0000_i18197" type="#_x0000_t75" style="width:18.75pt;height:14.25pt" o:ole="">
                  <v:imagedata r:id="rId469" o:title=""/>
                </v:shape>
                <o:OLEObject Type="Embed" ProgID="Equation.DSMT4" ShapeID="_x0000_i18197" DrawAspect="Content" ObjectID="_1690409967" r:id="rId470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. Khẳng định nào sau đây </w:t>
            </w:r>
            <w:r w:rsidRPr="00A6548B">
              <w:rPr>
                <w:rFonts w:ascii="Chu Van An" w:hAnsi="Chu Van An" w:cs="Chu Van An"/>
                <w:b/>
                <w:lang w:val="fr-FR"/>
              </w:rPr>
              <w:t>sai</w:t>
            </w:r>
            <w:r w:rsidRPr="00A6548B">
              <w:rPr>
                <w:rFonts w:ascii="Chu Van An" w:hAnsi="Chu Van An" w:cs="Chu Van An"/>
                <w:lang w:val="fr-FR"/>
              </w:rPr>
              <w:t>?</w:t>
            </w:r>
          </w:p>
          <w:p w14:paraId="72861ADE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67" w:name="c13a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A6548B">
              <w:rPr>
                <w:rFonts w:ascii="Chu Van An" w:eastAsia="Times New Roman" w:hAnsi="Chu Van An" w:cs="Chu Van An"/>
                <w:b/>
                <w:position w:val="-6"/>
              </w:rPr>
              <w:object w:dxaOrig="1035" w:dyaOrig="285" w14:anchorId="7CA9F612">
                <v:shape id="_x0000_i18198" type="#_x0000_t75" style="width:51.75pt;height:14.25pt" o:ole="">
                  <v:imagedata r:id="rId471" o:title=""/>
                </v:shape>
                <o:OLEObject Type="Embed" ProgID="Equation.DSMT4" ShapeID="_x0000_i18198" DrawAspect="Content" ObjectID="_1690409968" r:id="rId47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68" w:name="c13b"/>
            <w:bookmarkEnd w:id="67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b/>
                <w:position w:val="-6"/>
              </w:rPr>
              <w:object w:dxaOrig="1140" w:dyaOrig="285" w14:anchorId="1F51F984">
                <v:shape id="_x0000_i18199" type="#_x0000_t75" style="width:57pt;height:14.25pt" o:ole="">
                  <v:imagedata r:id="rId473" o:title=""/>
                </v:shape>
                <o:OLEObject Type="Embed" ProgID="Equation.DSMT4" ShapeID="_x0000_i18199" DrawAspect="Content" ObjectID="_1690409969" r:id="rId47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1DC1ACAA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9" w:name="c13c"/>
            <w:bookmarkEnd w:id="68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b/>
                <w:position w:val="-6"/>
              </w:rPr>
              <w:object w:dxaOrig="975" w:dyaOrig="285" w14:anchorId="26DE02DD">
                <v:shape id="_x0000_i18200" type="#_x0000_t75" style="width:48.75pt;height:14.25pt" o:ole="">
                  <v:imagedata r:id="rId475" o:title=""/>
                </v:shape>
                <o:OLEObject Type="Embed" ProgID="Equation.DSMT4" ShapeID="_x0000_i18200" DrawAspect="Content" ObjectID="_1690409970" r:id="rId47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70" w:name="c13d"/>
            <w:bookmarkEnd w:id="69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b/>
                <w:position w:val="-6"/>
              </w:rPr>
              <w:object w:dxaOrig="945" w:dyaOrig="285" w14:anchorId="2E209DD2">
                <v:shape id="_x0000_i18201" type="#_x0000_t75" style="width:47.25pt;height:14.25pt" o:ole="">
                  <v:imagedata r:id="rId477" o:title=""/>
                </v:shape>
                <o:OLEObject Type="Embed" ProgID="Equation.DSMT4" ShapeID="_x0000_i18201" DrawAspect="Content" ObjectID="_1690409971" r:id="rId47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70"/>
          <w:p w14:paraId="2A09AC88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502CAEC7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4EBC5243" w14:textId="77777777" w:rsidTr="00A6548B">
        <w:tc>
          <w:tcPr>
            <w:tcW w:w="5807" w:type="dxa"/>
            <w:shd w:val="clear" w:color="auto" w:fill="auto"/>
          </w:tcPr>
          <w:p w14:paraId="122632B2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71" w:name="c14q"/>
            <w:bookmarkEnd w:id="71"/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>14:</w:t>
            </w:r>
            <w:r w:rsidRPr="00A6548B">
              <w:rPr>
                <w:rFonts w:ascii="Chu Van An" w:hAnsi="Chu Van An" w:cs="Chu Van An"/>
                <w:lang w:val="nl-NL"/>
              </w:rPr>
              <w:t xml:space="preserve">Cho hình chóp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35" w:dyaOrig="285" w14:anchorId="34534A58">
                <v:shape id="_x0000_i18202" type="#_x0000_t75" style="width:36.75pt;height:14.25pt" o:ole="">
                  <v:imagedata r:id="rId479" o:title=""/>
                </v:shape>
                <o:OLEObject Type="Embed" ProgID="Equation.DSMT4" ShapeID="_x0000_i18202" DrawAspect="Content" ObjectID="_1690409972" r:id="rId480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 đáy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55" w:dyaOrig="285" w14:anchorId="7A57EFA0">
                <v:shape id="_x0000_i18203" type="#_x0000_t75" style="width:27.75pt;height:14.25pt" o:ole="">
                  <v:imagedata r:id="rId481" o:title=""/>
                </v:shape>
                <o:OLEObject Type="Embed" ProgID="Equation.DSMT4" ShapeID="_x0000_i18203" DrawAspect="Content" ObjectID="_1690409973" r:id="rId482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 là tam giác đều, cạnh bên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330" w:dyaOrig="285" w14:anchorId="1A90CF47">
                <v:shape id="_x0000_i18204" type="#_x0000_t75" style="width:16.5pt;height:14.25pt" o:ole="">
                  <v:imagedata r:id="rId483" o:title=""/>
                </v:shape>
                <o:OLEObject Type="Embed" ProgID="Equation.DSMT4" ShapeID="_x0000_i18204" DrawAspect="Content" ObjectID="_1690409974" r:id="rId484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 vuông góc với đáy. Gọi </w:t>
            </w:r>
            <w:r w:rsidRPr="00A6548B">
              <w:rPr>
                <w:rFonts w:ascii="Chu Van An" w:eastAsia="Arial" w:hAnsi="Chu Van An" w:cs="Chu Van An"/>
                <w:position w:val="-10"/>
              </w:rPr>
              <w:object w:dxaOrig="600" w:dyaOrig="345" w14:anchorId="406C9DE6">
                <v:shape id="_x0000_i18205" type="#_x0000_t75" style="width:30pt;height:17.25pt" o:ole="">
                  <v:imagedata r:id="rId485" o:title=""/>
                </v:shape>
                <o:OLEObject Type="Embed" ProgID="Equation.DSMT4" ShapeID="_x0000_i18205" DrawAspect="Content" ObjectID="_1690409975" r:id="rId486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 lần lượt là trung điểm của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405" w:dyaOrig="255" w14:anchorId="21F268DB">
                <v:shape id="_x0000_i18206" type="#_x0000_t75" style="width:20.25pt;height:12.75pt" o:ole="">
                  <v:imagedata r:id="rId487" o:title=""/>
                </v:shape>
                <o:OLEObject Type="Embed" ProgID="Equation.DSMT4" ShapeID="_x0000_i18206" DrawAspect="Content" ObjectID="_1690409976" r:id="rId488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 và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360" w:dyaOrig="285" w14:anchorId="6BAD6D67">
                <v:shape id="_x0000_i18207" type="#_x0000_t75" style="width:18pt;height:14.25pt" o:ole="">
                  <v:imagedata r:id="rId489" o:title=""/>
                </v:shape>
                <o:OLEObject Type="Embed" ProgID="Equation.DSMT4" ShapeID="_x0000_i18207" DrawAspect="Content" ObjectID="_1690409977" r:id="rId490"/>
              </w:object>
            </w:r>
            <w:r w:rsidRPr="00A6548B">
              <w:rPr>
                <w:rFonts w:ascii="Chu Van An" w:hAnsi="Chu Van An" w:cs="Chu Van An"/>
                <w:lang w:val="nl-NL"/>
              </w:rPr>
              <w:t xml:space="preserve">. Trong các mệnh đề sau, mệnh đề nào là mệnh đề </w:t>
            </w:r>
            <w:r w:rsidRPr="00A6548B">
              <w:rPr>
                <w:rFonts w:ascii="Chu Van An" w:hAnsi="Chu Van An" w:cs="Chu Van An"/>
                <w:b/>
                <w:lang w:val="nl-NL"/>
              </w:rPr>
              <w:t>sai</w:t>
            </w:r>
            <w:r w:rsidRPr="00A6548B">
              <w:rPr>
                <w:rFonts w:ascii="Chu Van An" w:hAnsi="Chu Van An" w:cs="Chu Van An"/>
                <w:lang w:val="nl-NL"/>
              </w:rPr>
              <w:t>?</w:t>
            </w:r>
          </w:p>
          <w:p w14:paraId="5E73A0EB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72" w:name="c14a"/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A6548B">
              <w:rPr>
                <w:rFonts w:ascii="Chu Van An" w:hAnsi="Chu Van An" w:cs="Chu Van An"/>
                <w:lang w:val="nl-NL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20" w:dyaOrig="285" w14:anchorId="774AEC12">
                <v:shape id="_x0000_i18208" type="#_x0000_t75" style="width:51pt;height:14.25pt" o:ole="">
                  <v:imagedata r:id="rId491" o:title=""/>
                </v:shape>
                <o:OLEObject Type="Embed" ProgID="Equation.DSMT4" ShapeID="_x0000_i18208" DrawAspect="Content" ObjectID="_1690409978" r:id="rId492"/>
              </w:object>
            </w:r>
            <w:r w:rsidRPr="00A6548B">
              <w:rPr>
                <w:rFonts w:ascii="Chu Van An" w:hAnsi="Chu Van An" w:cs="Chu Van An"/>
                <w:lang w:val="nl-NL"/>
              </w:rPr>
              <w:t>.</w:t>
            </w:r>
            <w:bookmarkStart w:id="73" w:name="c14b"/>
            <w:bookmarkEnd w:id="72"/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80" w:dyaOrig="285" w14:anchorId="104F5EDC">
                <v:shape id="_x0000_i18209" type="#_x0000_t75" style="width:54pt;height:14.25pt" o:ole="">
                  <v:imagedata r:id="rId493" o:title=""/>
                </v:shape>
                <o:OLEObject Type="Embed" ProgID="Equation.DSMT4" ShapeID="_x0000_i18209" DrawAspect="Content" ObjectID="_1690409979" r:id="rId494"/>
              </w:object>
            </w:r>
            <w:r w:rsidRPr="00A6548B">
              <w:rPr>
                <w:rFonts w:ascii="Chu Van An" w:hAnsi="Chu Van An" w:cs="Chu Van An"/>
                <w:lang w:val="nl-NL"/>
              </w:rPr>
              <w:t>.</w:t>
            </w:r>
          </w:p>
          <w:p w14:paraId="14F13170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74" w:name="c14c"/>
            <w:bookmarkEnd w:id="73"/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110" w:dyaOrig="285" w14:anchorId="4FF6DC30">
                <v:shape id="_x0000_i18210" type="#_x0000_t75" style="width:55.5pt;height:14.25pt" o:ole="">
                  <v:imagedata r:id="rId495" o:title=""/>
                </v:shape>
                <o:OLEObject Type="Embed" ProgID="Equation.DSMT4" ShapeID="_x0000_i18210" DrawAspect="Content" ObjectID="_1690409980" r:id="rId496"/>
              </w:object>
            </w:r>
            <w:r w:rsidRPr="00A6548B">
              <w:rPr>
                <w:rFonts w:ascii="Chu Van An" w:hAnsi="Chu Van An" w:cs="Chu Van An"/>
                <w:lang w:val="nl-NL"/>
              </w:rPr>
              <w:t>.</w:t>
            </w:r>
            <w:bookmarkStart w:id="75" w:name="c14d"/>
            <w:bookmarkEnd w:id="74"/>
            <w:r w:rsidRPr="00A6548B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20" w:dyaOrig="285" w14:anchorId="4C69F51A">
                <v:shape id="_x0000_i18211" type="#_x0000_t75" style="width:51pt;height:14.25pt" o:ole="">
                  <v:imagedata r:id="rId497" o:title=""/>
                </v:shape>
                <o:OLEObject Type="Embed" ProgID="Equation.DSMT4" ShapeID="_x0000_i18211" DrawAspect="Content" ObjectID="_1690409981" r:id="rId498"/>
              </w:object>
            </w:r>
            <w:r w:rsidRPr="00A6548B">
              <w:rPr>
                <w:rFonts w:ascii="Chu Van An" w:hAnsi="Chu Van An" w:cs="Chu Van An"/>
                <w:lang w:val="nl-NL"/>
              </w:rPr>
              <w:t>.</w:t>
            </w:r>
          </w:p>
          <w:bookmarkEnd w:id="75"/>
          <w:p w14:paraId="040255E8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8A64BF1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A6548B" w14:paraId="0A1CF8C8" w14:textId="77777777" w:rsidTr="00A6548B">
        <w:tc>
          <w:tcPr>
            <w:tcW w:w="5807" w:type="dxa"/>
            <w:shd w:val="clear" w:color="auto" w:fill="auto"/>
          </w:tcPr>
          <w:p w14:paraId="29ACBBE4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6" w:name="c15q"/>
            <w:bookmarkEnd w:id="76"/>
            <w:r w:rsidRPr="00A6548B">
              <w:rPr>
                <w:rFonts w:ascii="Chu Van An" w:hAnsi="Chu Van An" w:cs="Chu Van An"/>
                <w:b/>
                <w:color w:val="0000FF"/>
              </w:rPr>
              <w:t>15:</w:t>
            </w:r>
            <w:r w:rsidRPr="00A6548B">
              <w:rPr>
                <w:rFonts w:ascii="Chu Van An" w:hAnsi="Chu Van An" w:cs="Chu Van An"/>
                <w:lang w:val="fr-FR"/>
              </w:rPr>
              <w:t>Cho</w:t>
            </w:r>
            <w:r w:rsidRPr="00A6548B">
              <w:rPr>
                <w:rFonts w:ascii="Chu Van An" w:hAnsi="Chu Van An" w:cs="Chu Van An"/>
                <w:lang w:val="vi-VN"/>
              </w:rPr>
              <w:t xml:space="preserve">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15" w:dyaOrig="285" w14:anchorId="17ECD438">
                <v:shape id="_x0000_i18212" type="#_x0000_t75" style="width:45.75pt;height:14.25pt" o:ole="">
                  <v:imagedata r:id="rId499" o:title=""/>
                </v:shape>
                <o:OLEObject Type="Embed" ProgID="Equation.DSMT4" ShapeID="_x0000_i18212" DrawAspect="Content" ObjectID="_1690409982" r:id="rId500"/>
              </w:object>
            </w:r>
            <w:r w:rsidRPr="00A6548B">
              <w:rPr>
                <w:rFonts w:ascii="Chu Van An" w:hAnsi="Chu Van An" w:cs="Chu Van An"/>
                <w:lang w:val="vi-VN"/>
              </w:rPr>
              <w:t xml:space="preserve">có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85" w14:anchorId="73961FCA">
                <v:shape id="_x0000_i18213" type="#_x0000_t75" style="width:36pt;height:14.25pt" o:ole="">
                  <v:imagedata r:id="rId501" o:title=""/>
                </v:shape>
                <o:OLEObject Type="Embed" ProgID="Equation.DSMT4" ShapeID="_x0000_i18213" DrawAspect="Content" ObjectID="_1690409983" r:id="rId502"/>
              </w:object>
            </w:r>
            <w:r w:rsidRPr="00A6548B">
              <w:rPr>
                <w:rFonts w:ascii="Chu Van An" w:hAnsi="Chu Van An" w:cs="Chu Van An"/>
                <w:lang w:val="vi-VN"/>
              </w:rPr>
              <w:t xml:space="preserve">là hình thoi tâm </w:t>
            </w:r>
            <w:r w:rsidRPr="00A6548B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40" w:dyaOrig="285" w14:anchorId="614E721B">
                <v:shape id="_x0000_i18214" type="#_x0000_t75" style="width:12pt;height:14.25pt" o:ole="">
                  <v:imagedata r:id="rId503" o:title=""/>
                </v:shape>
                <o:OLEObject Type="Embed" ProgID="Equation.DSMT4" ShapeID="_x0000_i18214" DrawAspect="Content" ObjectID="_1690409984" r:id="rId504"/>
              </w:object>
            </w:r>
            <w:r w:rsidRPr="00A6548B">
              <w:rPr>
                <w:rFonts w:ascii="Chu Van An" w:hAnsi="Chu Van An" w:cs="Chu Van An"/>
                <w:lang w:val="vi-VN"/>
              </w:rPr>
              <w:t xml:space="preserve">và </w:t>
            </w:r>
            <w:r w:rsidRPr="00A6548B">
              <w:rPr>
                <w:rFonts w:ascii="Chu Van An" w:eastAsia="Times New Roman" w:hAnsi="Chu Van An" w:cs="Chu Van An"/>
                <w:position w:val="-10"/>
              </w:rPr>
              <w:object w:dxaOrig="1755" w:dyaOrig="315" w14:anchorId="197C5B0A">
                <v:shape id="_x0000_i18215" type="#_x0000_t75" style="width:87.75pt;height:15.75pt" o:ole="">
                  <v:imagedata r:id="rId505" o:title=""/>
                </v:shape>
                <o:OLEObject Type="Embed" ProgID="Equation.DSMT4" ShapeID="_x0000_i18215" DrawAspect="Content" ObjectID="_1690409985" r:id="rId506"/>
              </w:object>
            </w:r>
            <w:r w:rsidRPr="00A6548B">
              <w:rPr>
                <w:rFonts w:ascii="Chu Van An" w:hAnsi="Chu Van An" w:cs="Chu Van An"/>
                <w:lang w:val="vi-VN"/>
              </w:rPr>
              <w:t xml:space="preserve">. Trong các khẳng định sau, khẳng định nào </w:t>
            </w:r>
            <w:r w:rsidRPr="00A6548B">
              <w:rPr>
                <w:rFonts w:ascii="Chu Van An" w:hAnsi="Chu Van An" w:cs="Chu Van An"/>
                <w:b/>
                <w:lang w:val="vi-VN"/>
              </w:rPr>
              <w:t>sai</w:t>
            </w:r>
            <w:r w:rsidRPr="00A6548B">
              <w:rPr>
                <w:rFonts w:ascii="Chu Van An" w:hAnsi="Chu Van An" w:cs="Chu Van An"/>
                <w:lang w:val="vi-VN"/>
              </w:rPr>
              <w:t>?</w:t>
            </w:r>
          </w:p>
          <w:p w14:paraId="14B54C11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52BD5151">
                <v:shape id="_x0000_i18216" type="#_x0000_t75" style="width:47.25pt;height:14.25pt" o:ole="">
                  <v:imagedata r:id="rId507" o:title=""/>
                </v:shape>
                <o:OLEObject Type="Embed" ProgID="Equation.DSMT4" ShapeID="_x0000_i18216" DrawAspect="Content" ObjectID="_1690409986" r:id="rId508"/>
              </w:object>
            </w:r>
            <w:r w:rsidRPr="00A6548B">
              <w:rPr>
                <w:rFonts w:ascii="Chu Van An" w:hAnsi="Chu Van An" w:cs="Chu Van An"/>
                <w:color w:val="000000"/>
              </w:rPr>
              <w:t>.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75" w:dyaOrig="285" w14:anchorId="43E58397">
                <v:shape id="_x0000_i18217" type="#_x0000_t75" style="width:48.75pt;height:14.25pt" o:ole="">
                  <v:imagedata r:id="rId509" o:title=""/>
                </v:shape>
                <o:OLEObject Type="Embed" ProgID="Equation.DSMT4" ShapeID="_x0000_i18217" DrawAspect="Content" ObjectID="_1690409987" r:id="rId510"/>
              </w:object>
            </w:r>
            <w:r w:rsidRPr="00A6548B">
              <w:rPr>
                <w:rFonts w:ascii="Chu Van An" w:hAnsi="Chu Van An" w:cs="Chu Van An"/>
                <w:color w:val="000000"/>
              </w:rPr>
              <w:t>.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62B0F4B7" w14:textId="0A33D92F" w:rsidR="00A6548B" w:rsidRPr="00A6548B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A6548B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C.  </w:t>
            </w:r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56F618A9">
                <v:shape id="_x0000_i18218" type="#_x0000_t75" style="width:47.25pt;height:14.25pt" o:ole="">
                  <v:imagedata r:id="rId511" o:title=""/>
                </v:shape>
                <o:OLEObject Type="Embed" ProgID="Equation.DSMT4" ShapeID="_x0000_i18218" DrawAspect="Content" ObjectID="_1690409988" r:id="rId512"/>
              </w:object>
            </w:r>
            <w:r w:rsidR="00A6548B" w:rsidRPr="00A6548B">
              <w:rPr>
                <w:rFonts w:ascii="Chu Van An" w:hAnsi="Chu Van An" w:cs="Chu Van An"/>
                <w:color w:val="000000"/>
              </w:rPr>
              <w:t>.</w:t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1020" w:dyaOrig="285" w14:anchorId="3A1CFF4F">
                <v:shape id="_x0000_i18219" type="#_x0000_t75" style="width:51pt;height:14.25pt" o:ole="">
                  <v:imagedata r:id="rId513" o:title=""/>
                </v:shape>
                <o:OLEObject Type="Embed" ProgID="Equation.DSMT4" ShapeID="_x0000_i18219" DrawAspect="Content" ObjectID="_1690409989" r:id="rId514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</w:p>
          <w:p w14:paraId="39A8F6FC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2217E79B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78ECFE81" w14:textId="77777777" w:rsidTr="00A6548B">
        <w:tc>
          <w:tcPr>
            <w:tcW w:w="5807" w:type="dxa"/>
            <w:shd w:val="clear" w:color="auto" w:fill="auto"/>
          </w:tcPr>
          <w:p w14:paraId="1480D17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77" w:name="c16q"/>
            <w:bookmarkEnd w:id="77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>16: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50" w:dyaOrig="285" w14:anchorId="057B5378">
                <v:shape id="_x0000_i18220" type="#_x0000_t75" style="width:37.5pt;height:14.25pt" o:ole="">
                  <v:imagedata r:id="rId515" o:title=""/>
                </v:shape>
                <o:OLEObject Type="Embed" ProgID="Equation.DSMT4" ShapeID="_x0000_i18220" DrawAspect="Content" ObjectID="_1690409990" r:id="rId516"/>
              </w:object>
            </w:r>
            <w:r w:rsidRPr="00A6548B">
              <w:rPr>
                <w:rFonts w:ascii="Chu Van An" w:hAnsi="Chu Van An" w:cs="Chu Van An"/>
              </w:rPr>
              <w:t xml:space="preserve"> có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30" w:dyaOrig="285" w14:anchorId="673DC6EF">
                <v:shape id="_x0000_i18221" type="#_x0000_t75" style="width:16.5pt;height:14.25pt" o:ole="">
                  <v:imagedata r:id="rId517" o:title=""/>
                </v:shape>
                <o:OLEObject Type="Embed" ProgID="Equation.DSMT4" ShapeID="_x0000_i18221" DrawAspect="Content" ObjectID="_1690409991" r:id="rId518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mp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750" w:dyaOrig="405" w14:anchorId="48059C56">
                <v:shape id="_x0000_i18222" type="#_x0000_t75" style="width:37.5pt;height:20.25pt" o:ole="">
                  <v:imagedata r:id="rId519" o:title=""/>
                </v:shape>
                <o:OLEObject Type="Embed" ProgID="Equation.DSMT4" ShapeID="_x0000_i18222" DrawAspect="Content" ObjectID="_1690409992" r:id="rId520"/>
              </w:object>
            </w:r>
            <w:r w:rsidRPr="00A6548B">
              <w:rPr>
                <w:rFonts w:ascii="Chu Van An" w:hAnsi="Chu Van An" w:cs="Chu Van An"/>
              </w:rPr>
              <w:t xml:space="preserve">. Gọi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85" w:dyaOrig="255" w14:anchorId="1A4B5D18">
                <v:shape id="_x0000_i18223" type="#_x0000_t75" style="width:14.25pt;height:12.75pt" o:ole="">
                  <v:imagedata r:id="rId521" o:title=""/>
                </v:shape>
                <o:OLEObject Type="Embed" ProgID="Equation.DSMT4" ShapeID="_x0000_i18223" DrawAspect="Content" ObjectID="_1690409993" r:id="rId522"/>
              </w:object>
            </w:r>
            <w:r w:rsidRPr="00A6548B">
              <w:rPr>
                <w:rFonts w:ascii="Chu Van An" w:hAnsi="Chu Van An" w:cs="Chu Van An"/>
              </w:rPr>
              <w:t xml:space="preserve"> là hình chiếu của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40" w:dyaOrig="255" w14:anchorId="583F30FE">
                <v:shape id="_x0000_i18224" type="#_x0000_t75" style="width:12pt;height:12.75pt" o:ole="">
                  <v:imagedata r:id="rId523" o:title=""/>
                </v:shape>
                <o:OLEObject Type="Embed" ProgID="Equation.DSMT4" ShapeID="_x0000_i18224" DrawAspect="Content" ObjectID="_1690409994" r:id="rId524"/>
              </w:object>
            </w:r>
            <w:r w:rsidRPr="00A6548B">
              <w:rPr>
                <w:rFonts w:ascii="Chu Van An" w:hAnsi="Chu Van An" w:cs="Chu Van An"/>
              </w:rPr>
              <w:t xml:space="preserve"> trên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690" w:dyaOrig="405" w14:anchorId="0B4760DC">
                <v:shape id="_x0000_i18225" type="#_x0000_t75" style="width:34.5pt;height:20.25pt" o:ole="">
                  <v:imagedata r:id="rId525" o:title=""/>
                </v:shape>
                <o:OLEObject Type="Embed" ProgID="Equation.DSMT4" ShapeID="_x0000_i18225" DrawAspect="Content" ObjectID="_1690409995" r:id="rId526"/>
              </w:object>
            </w:r>
            <w:r w:rsidRPr="00A6548B">
              <w:rPr>
                <w:rFonts w:ascii="Chu Van An" w:hAnsi="Chu Van An" w:cs="Chu Van An"/>
              </w:rPr>
              <w:t xml:space="preserve">,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315" w:dyaOrig="255" w14:anchorId="4C5B9091">
                <v:shape id="_x0000_i18226" type="#_x0000_t75" style="width:15.75pt;height:12.75pt" o:ole="">
                  <v:imagedata r:id="rId527" o:title=""/>
                </v:shape>
                <o:OLEObject Type="Embed" ProgID="Equation.DSMT4" ShapeID="_x0000_i18226" DrawAspect="Content" ObjectID="_1690409996" r:id="rId528"/>
              </w:object>
            </w:r>
            <w:r w:rsidRPr="00A6548B">
              <w:rPr>
                <w:rFonts w:ascii="Chu Van An" w:hAnsi="Chu Van An" w:cs="Chu Van An"/>
              </w:rPr>
              <w:t xml:space="preserve"> là trung điểm của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90" w:dyaOrig="285" w14:anchorId="6FC5F0CD">
                <v:shape id="_x0000_i18227" type="#_x0000_t75" style="width:19.5pt;height:14.25pt" o:ole="">
                  <v:imagedata r:id="rId529" o:title=""/>
                </v:shape>
                <o:OLEObject Type="Embed" ProgID="Equation.DSMT4" ShapeID="_x0000_i18227" DrawAspect="Content" ObjectID="_1690409997" r:id="rId530"/>
              </w:object>
            </w:r>
            <w:r w:rsidRPr="00A6548B">
              <w:rPr>
                <w:rFonts w:ascii="Chu Van An" w:hAnsi="Chu Van An" w:cs="Chu Van An"/>
              </w:rPr>
              <w:t>. Khi đó</w:t>
            </w:r>
          </w:p>
          <w:p w14:paraId="2CF0C701" w14:textId="77777777" w:rsidR="00A6548B" w:rsidRPr="00A6548B" w:rsidRDefault="00A6548B" w:rsidP="00E83E9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8" w:name="c16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95" w:dyaOrig="285" w14:anchorId="17B3D86B">
                <v:shape id="_x0000_i34268" type="#_x0000_t75" style="width:39.75pt;height:14.25pt" o:ole="">
                  <v:imagedata r:id="rId531" o:title=""/>
                </v:shape>
                <o:OLEObject Type="Embed" ProgID="Equation.DSMT4" ShapeID="_x0000_i34268" DrawAspect="Content" ObjectID="_1690409998" r:id="rId532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2C0F461C" w14:textId="77777777" w:rsidR="00A6548B" w:rsidRPr="00A6548B" w:rsidRDefault="00A6548B" w:rsidP="00E83E91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bookmarkStart w:id="79" w:name="c16b"/>
            <w:bookmarkEnd w:id="78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05" w:dyaOrig="285" w14:anchorId="698242BB">
                <v:shape id="_x0000_i34269" type="#_x0000_t75" style="width:20.25pt;height:14.25pt" o:ole="">
                  <v:imagedata r:id="rId533" o:title=""/>
                </v:shape>
                <o:OLEObject Type="Embed" ProgID="Equation.DSMT4" ShapeID="_x0000_i34269" DrawAspect="Content" ObjectID="_1690409999" r:id="rId534"/>
              </w:object>
            </w:r>
            <w:r w:rsidRPr="00A6548B">
              <w:rPr>
                <w:rFonts w:ascii="Chu Van An" w:hAnsi="Chu Van An" w:cs="Chu Van An"/>
              </w:rPr>
              <w:t xml:space="preserve"> là đường cao của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660" w:dyaOrig="285" w14:anchorId="4546F32C">
                <v:shape id="_x0000_i34270" type="#_x0000_t75" style="width:33pt;height:14.25pt" o:ole="">
                  <v:imagedata r:id="rId535" o:title=""/>
                </v:shape>
                <o:OLEObject Type="Embed" ProgID="Equation.DSMT4" ShapeID="_x0000_i34270" DrawAspect="Content" ObjectID="_1690410000" r:id="rId536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6101645B" w14:textId="77777777" w:rsidR="00A6548B" w:rsidRPr="00A6548B" w:rsidRDefault="00A6548B" w:rsidP="00E83E91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80" w:name="c16c"/>
            <w:bookmarkEnd w:id="79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A6548B">
              <w:rPr>
                <w:rFonts w:ascii="Chu Van An" w:hAnsi="Chu Van An" w:cs="Chu Van An"/>
                <w:b/>
                <w:lang w:val="fr-F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870" w:dyaOrig="285" w14:anchorId="4DEBC6C2">
                <v:shape id="_x0000_i34271" type="#_x0000_t75" style="width:43.5pt;height:14.25pt" o:ole="">
                  <v:imagedata r:id="rId537" o:title=""/>
                </v:shape>
                <o:OLEObject Type="Embed" ProgID="Equation.DSMT4" ShapeID="_x0000_i34271" DrawAspect="Content" ObjectID="_1690410001" r:id="rId53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0D73DC24" w14:textId="77777777" w:rsidR="00A6548B" w:rsidRPr="00A6548B" w:rsidRDefault="00A6548B" w:rsidP="00E83E91">
            <w:pPr>
              <w:mirrorIndents/>
              <w:rPr>
                <w:rFonts w:ascii="Chu Van An" w:hAnsi="Chu Van An" w:cs="Chu Van An"/>
                <w:b/>
                <w:lang w:val="fr-FR"/>
              </w:rPr>
            </w:pPr>
            <w:bookmarkStart w:id="81" w:name="c16d"/>
            <w:bookmarkEnd w:id="80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825" w:dyaOrig="285" w14:anchorId="6934F044">
                <v:shape id="_x0000_i34272" type="#_x0000_t75" style="width:41.25pt;height:14.25pt" o:ole="">
                  <v:imagedata r:id="rId539" o:title=""/>
                </v:shape>
                <o:OLEObject Type="Embed" ProgID="Equation.DSMT4" ShapeID="_x0000_i34272" DrawAspect="Content" ObjectID="_1690410002" r:id="rId540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81"/>
          <w:p w14:paraId="30D105D4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5DD96B0F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5FD42AF3" w14:textId="77777777" w:rsidTr="00A6548B">
        <w:tc>
          <w:tcPr>
            <w:tcW w:w="5807" w:type="dxa"/>
            <w:shd w:val="clear" w:color="auto" w:fill="auto"/>
          </w:tcPr>
          <w:p w14:paraId="36EC95D2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2" w:name="c17q"/>
            <w:bookmarkEnd w:id="82"/>
            <w:r w:rsidRPr="00A6548B">
              <w:rPr>
                <w:rFonts w:ascii="Chu Van An" w:hAnsi="Chu Van An" w:cs="Chu Van An"/>
                <w:b/>
                <w:color w:val="0000FF"/>
              </w:rPr>
              <w:t>17: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915" w:dyaOrig="285" w14:anchorId="2EF26135">
                <v:shape id="_x0000_i18233" type="#_x0000_t75" style="width:45.75pt;height:14.25pt" o:ole="">
                  <v:imagedata r:id="rId541" o:title=""/>
                </v:shape>
                <o:OLEObject Type="Embed" ProgID="Equation.DSMT4" ShapeID="_x0000_i18233" DrawAspect="Content" ObjectID="_1690410003" r:id="rId542"/>
              </w:object>
            </w:r>
            <w:r w:rsidRPr="00A6548B">
              <w:rPr>
                <w:rFonts w:ascii="Chu Van An" w:hAnsi="Chu Van An" w:cs="Chu Van An"/>
              </w:rPr>
              <w:t xml:space="preserve"> với đáy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20" w:dyaOrig="285" w14:anchorId="2387F570">
                <v:shape id="_x0000_i18234" type="#_x0000_t75" style="width:36pt;height:14.25pt" o:ole="">
                  <v:imagedata r:id="rId543" o:title=""/>
                </v:shape>
                <o:OLEObject Type="Embed" ProgID="Equation.DSMT4" ShapeID="_x0000_i18234" DrawAspect="Content" ObjectID="_1690410004" r:id="rId544"/>
              </w:object>
            </w:r>
            <w:r w:rsidRPr="00A6548B">
              <w:rPr>
                <w:rFonts w:ascii="Chu Van An" w:hAnsi="Chu Van An" w:cs="Chu Van An"/>
              </w:rPr>
              <w:t xml:space="preserve"> là hình chữ nhật,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360" w:dyaOrig="285" w14:anchorId="31DF9298">
                <v:shape id="_x0000_i18235" type="#_x0000_t75" style="width:18pt;height:14.25pt" o:ole="">
                  <v:imagedata r:id="rId545" o:title=""/>
                </v:shape>
                <o:OLEObject Type="Embed" ProgID="Equation.DSMT4" ShapeID="_x0000_i18235" DrawAspect="Content" ObjectID="_1690410005" r:id="rId546"/>
              </w:object>
            </w:r>
            <w:r w:rsidRPr="00A6548B">
              <w:rPr>
                <w:rFonts w:ascii="Chu Van An" w:hAnsi="Chu Van An" w:cs="Chu Van An"/>
              </w:rPr>
              <w:t xml:space="preserve"> vuông góc với mặt đáy. Khẳng định nào dưới đây là </w:t>
            </w:r>
            <w:r w:rsidRPr="00A6548B">
              <w:rPr>
                <w:rFonts w:ascii="Chu Van An" w:hAnsi="Chu Van An" w:cs="Chu Van An"/>
                <w:b/>
              </w:rPr>
              <w:t>sai</w:t>
            </w:r>
            <w:r w:rsidRPr="00A6548B">
              <w:rPr>
                <w:rFonts w:ascii="Chu Van An" w:hAnsi="Chu Van An" w:cs="Chu Van An"/>
              </w:rPr>
              <w:t>?</w:t>
            </w:r>
          </w:p>
          <w:p w14:paraId="0F3BA79B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83" w:name="c17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6907A0F1">
                <v:shape id="_x0000_i18236" type="#_x0000_t75" style="width:47.25pt;height:14.25pt" o:ole="">
                  <v:imagedata r:id="rId547" o:title=""/>
                </v:shape>
                <o:OLEObject Type="Embed" ProgID="Equation.DSMT4" ShapeID="_x0000_i18236" DrawAspect="Content" ObjectID="_1690410006" r:id="rId548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84" w:name="c17b"/>
            <w:bookmarkEnd w:id="8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60" w:dyaOrig="285" w14:anchorId="64B62194">
                <v:shape id="_x0000_i18237" type="#_x0000_t75" style="width:48pt;height:14.25pt" o:ole="">
                  <v:imagedata r:id="rId549" o:title=""/>
                </v:shape>
                <o:OLEObject Type="Embed" ProgID="Equation.DSMT4" ShapeID="_x0000_i18237" DrawAspect="Content" ObjectID="_1690410007" r:id="rId55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85" w:name="c17c"/>
            <w:bookmarkEnd w:id="84"/>
            <w:r w:rsidRPr="00A6548B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2D3C75FA" w14:textId="7E99A72B" w:rsidR="00A6548B" w:rsidRPr="00A6548B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975" w:dyaOrig="285" w14:anchorId="3A33176A">
                <v:shape id="_x0000_i18238" type="#_x0000_t75" style="width:48.75pt;height:14.25pt" o:ole="">
                  <v:imagedata r:id="rId551" o:title=""/>
                </v:shape>
                <o:OLEObject Type="Embed" ProgID="Equation.DSMT4" ShapeID="_x0000_i18238" DrawAspect="Content" ObjectID="_1690410008" r:id="rId552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  <w:bookmarkStart w:id="86" w:name="c17d"/>
            <w:bookmarkEnd w:id="85"/>
            <w:r w:rsidR="00A6548B"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A6548B">
              <w:rPr>
                <w:rFonts w:ascii="Chu Van An" w:eastAsia="Times New Roman" w:hAnsi="Chu Van An" w:cs="Chu Van An"/>
                <w:position w:val="-6"/>
              </w:rPr>
              <w:object w:dxaOrig="1005" w:dyaOrig="285" w14:anchorId="5515FF85">
                <v:shape id="_x0000_i18239" type="#_x0000_t75" style="width:50.25pt;height:14.25pt" o:ole="">
                  <v:imagedata r:id="rId553" o:title=""/>
                </v:shape>
                <o:OLEObject Type="Embed" ProgID="Equation.DSMT4" ShapeID="_x0000_i18239" DrawAspect="Content" ObjectID="_1690410009" r:id="rId554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</w:p>
          <w:bookmarkEnd w:id="86"/>
          <w:p w14:paraId="0386C5C0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45D06A1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1FC97DDB" w14:textId="77777777" w:rsidTr="00A6548B">
        <w:tc>
          <w:tcPr>
            <w:tcW w:w="5807" w:type="dxa"/>
            <w:shd w:val="clear" w:color="auto" w:fill="auto"/>
          </w:tcPr>
          <w:p w14:paraId="69808BA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7" w:name="c18q"/>
            <w:bookmarkEnd w:id="87"/>
            <w:r w:rsidRPr="00A6548B">
              <w:rPr>
                <w:rFonts w:ascii="Chu Van An" w:hAnsi="Chu Van An" w:cs="Chu Van An"/>
                <w:b/>
                <w:color w:val="0000FF"/>
              </w:rPr>
              <w:t>18:</w:t>
            </w:r>
            <w:r w:rsidRPr="00A6548B">
              <w:rPr>
                <w:rFonts w:ascii="Chu Van An" w:eastAsia="Calibri" w:hAnsi="Chu Van An" w:cs="Chu Van An"/>
              </w:rPr>
              <w:t xml:space="preserve">Cho hình chóp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735" w:dyaOrig="285" w14:anchorId="47F86C21">
                <v:shape id="_x0000_i18240" type="#_x0000_t75" style="width:36.75pt;height:14.25pt" o:ole="">
                  <v:imagedata r:id="rId555" o:title=""/>
                </v:shape>
                <o:OLEObject Type="Embed" ProgID="Equation.DSMT4" ShapeID="_x0000_i18240" DrawAspect="Content" ObjectID="_1690410010" r:id="rId556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có cạnh bên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345" w:dyaOrig="285" w14:anchorId="20590D86">
                <v:shape id="_x0000_i18241" type="#_x0000_t75" style="width:17.25pt;height:14.25pt" o:ole="">
                  <v:imagedata r:id="rId557" o:title=""/>
                </v:shape>
                <o:OLEObject Type="Embed" ProgID="Equation.DSMT4" ShapeID="_x0000_i18241" DrawAspect="Content" ObjectID="_1690410011" r:id="rId558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vuông góc với mặt phẳng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735" w:dyaOrig="405" w14:anchorId="136897DD">
                <v:shape id="_x0000_i18242" type="#_x0000_t75" style="width:36.75pt;height:20.25pt" o:ole="">
                  <v:imagedata r:id="rId559" o:title=""/>
                </v:shape>
                <o:OLEObject Type="Embed" ProgID="Equation.DSMT4" ShapeID="_x0000_i18242" DrawAspect="Content" ObjectID="_1690410012" r:id="rId560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và tam giác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555" w:dyaOrig="285" w14:anchorId="2E96A605">
                <v:shape id="_x0000_i18243" type="#_x0000_t75" style="width:27.75pt;height:14.25pt" o:ole="">
                  <v:imagedata r:id="rId561" o:title=""/>
                </v:shape>
                <o:OLEObject Type="Embed" ProgID="Equation.DSMT4" ShapeID="_x0000_i18243" DrawAspect="Content" ObjectID="_1690410013" r:id="rId562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vuông tại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240" w:dyaOrig="255" w14:anchorId="646BD226">
                <v:shape id="_x0000_i18244" type="#_x0000_t75" style="width:12pt;height:12.75pt" o:ole="">
                  <v:imagedata r:id="rId563" o:title=""/>
                </v:shape>
                <o:OLEObject Type="Embed" ProgID="Equation.DSMT4" ShapeID="_x0000_i18244" DrawAspect="Content" ObjectID="_1690410014" r:id="rId564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. Kẻ đường cao </w:t>
            </w:r>
            <w:r w:rsidRPr="00A6548B">
              <w:rPr>
                <w:rFonts w:ascii="Chu Van An" w:eastAsia="Arial" w:hAnsi="Chu Van An" w:cs="Chu Van An"/>
                <w:position w:val="-4"/>
              </w:rPr>
              <w:object w:dxaOrig="435" w:dyaOrig="255" w14:anchorId="1769EED3">
                <v:shape id="_x0000_i18245" type="#_x0000_t75" style="width:21.75pt;height:12.75pt" o:ole="">
                  <v:imagedata r:id="rId565" o:title=""/>
                </v:shape>
                <o:OLEObject Type="Embed" ProgID="Equation.DSMT4" ShapeID="_x0000_i18245" DrawAspect="Content" ObjectID="_1690410015" r:id="rId566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của tam giác </w:t>
            </w:r>
            <w:r w:rsidRPr="00A6548B">
              <w:rPr>
                <w:rFonts w:ascii="Chu Van An" w:eastAsia="Arial" w:hAnsi="Chu Van An" w:cs="Chu Van An"/>
                <w:position w:val="-6"/>
              </w:rPr>
              <w:object w:dxaOrig="495" w:dyaOrig="285" w14:anchorId="55FBC129">
                <v:shape id="_x0000_i18246" type="#_x0000_t75" style="width:24.75pt;height:14.25pt" o:ole="">
                  <v:imagedata r:id="rId567" o:title=""/>
                </v:shape>
                <o:OLEObject Type="Embed" ProgID="Equation.DSMT4" ShapeID="_x0000_i18246" DrawAspect="Content" ObjectID="_1690410016" r:id="rId568"/>
              </w:object>
            </w:r>
            <w:r w:rsidRPr="00A6548B">
              <w:rPr>
                <w:rFonts w:ascii="Chu Van An" w:eastAsia="Calibri" w:hAnsi="Chu Van An" w:cs="Chu Van An"/>
              </w:rPr>
              <w:t xml:space="preserve">. Khẳng định nào sau đây </w:t>
            </w:r>
            <w:r w:rsidRPr="00A6548B">
              <w:rPr>
                <w:rFonts w:ascii="Chu Van An" w:eastAsia="Calibri" w:hAnsi="Chu Van An" w:cs="Chu Van An"/>
                <w:b/>
              </w:rPr>
              <w:t>sai</w:t>
            </w:r>
            <w:r w:rsidRPr="00A6548B">
              <w:rPr>
                <w:rFonts w:ascii="Chu Van An" w:eastAsia="Calibri" w:hAnsi="Chu Van An" w:cs="Chu Van An"/>
              </w:rPr>
              <w:t>?</w:t>
            </w:r>
          </w:p>
          <w:p w14:paraId="037AB501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88" w:name="c18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20" w:dyaOrig="285" w14:anchorId="362E17B0">
                <v:shape id="_x0000_i18247" type="#_x0000_t75" style="width:51pt;height:14.25pt" o:ole="">
                  <v:imagedata r:id="rId569" o:title=""/>
                </v:shape>
                <o:OLEObject Type="Embed" ProgID="Equation.DSMT4" ShapeID="_x0000_i18247" DrawAspect="Content" ObjectID="_1690410017" r:id="rId570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89" w:name="c18b"/>
            <w:bookmarkEnd w:id="88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35" w:dyaOrig="285" w14:anchorId="214F93F4">
                <v:shape id="_x0000_i18248" type="#_x0000_t75" style="width:51.75pt;height:14.25pt" o:ole="">
                  <v:imagedata r:id="rId571" o:title=""/>
                </v:shape>
                <o:OLEObject Type="Embed" ProgID="Equation.DSMT4" ShapeID="_x0000_i18248" DrawAspect="Content" ObjectID="_1690410018" r:id="rId572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157E9C57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0" w:name="c18c"/>
            <w:bookmarkEnd w:id="89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04EBC964">
                <v:shape id="_x0000_i18249" type="#_x0000_t75" style="width:47.25pt;height:14.25pt" o:ole="">
                  <v:imagedata r:id="rId573" o:title=""/>
                </v:shape>
                <o:OLEObject Type="Embed" ProgID="Equation.DSMT4" ShapeID="_x0000_i18249" DrawAspect="Content" ObjectID="_1690410019" r:id="rId574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91" w:name="c18d"/>
            <w:bookmarkEnd w:id="90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65" w:dyaOrig="285" w14:anchorId="6499BB52">
                <v:shape id="_x0000_i18250" type="#_x0000_t75" style="width:53.25pt;height:14.25pt" o:ole="">
                  <v:imagedata r:id="rId575" o:title=""/>
                </v:shape>
                <o:OLEObject Type="Embed" ProgID="Equation.DSMT4" ShapeID="_x0000_i18250" DrawAspect="Content" ObjectID="_1690410020" r:id="rId576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91"/>
          <w:p w14:paraId="35407931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05762080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2B6513C6" w14:textId="77777777" w:rsidTr="00A6548B">
        <w:tc>
          <w:tcPr>
            <w:tcW w:w="5807" w:type="dxa"/>
            <w:shd w:val="clear" w:color="auto" w:fill="auto"/>
          </w:tcPr>
          <w:p w14:paraId="0FEE0C9C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lang w:val="pt-B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</w:t>
            </w:r>
            <w:bookmarkStart w:id="92" w:name="c19q"/>
            <w:bookmarkEnd w:id="92"/>
            <w:r w:rsidRPr="00A6548B">
              <w:rPr>
                <w:rFonts w:ascii="Chu Van An" w:hAnsi="Chu Van An" w:cs="Chu Van An"/>
                <w:b/>
                <w:color w:val="0000FF"/>
                <w:lang w:val="pt-BR"/>
              </w:rPr>
              <w:t>19:</w: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Cho hình chóp </w:t>
            </w:r>
            <w:r w:rsidRPr="00A6548B">
              <w:rPr>
                <w:rFonts w:ascii="Chu Van An" w:eastAsia="Arial" w:hAnsi="Chu Van An" w:cs="Chu Van An"/>
              </w:rPr>
              <w:object w:dxaOrig="735" w:dyaOrig="285" w14:anchorId="78B42941">
                <v:shape id="_x0000_i18251" type="#_x0000_t75" style="width:36.75pt;height:14.25pt" o:ole="">
                  <v:imagedata r:id="rId577" o:title=""/>
                </v:shape>
                <o:OLEObject Type="Embed" ProgID="Equation.DSMT4" ShapeID="_x0000_i18251" DrawAspect="Content" ObjectID="_1690410021" r:id="rId578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có </w:t>
            </w:r>
            <w:r w:rsidRPr="00A6548B">
              <w:rPr>
                <w:rFonts w:ascii="Chu Van An" w:eastAsia="Arial" w:hAnsi="Chu Van An" w:cs="Chu Van An"/>
              </w:rPr>
              <w:object w:dxaOrig="1185" w:dyaOrig="360" w14:anchorId="329F951B">
                <v:shape id="_x0000_i18252" type="#_x0000_t75" style="width:59.25pt;height:18pt" o:ole="">
                  <v:imagedata r:id="rId579" o:title=""/>
                </v:shape>
                <o:OLEObject Type="Embed" ProgID="Equation.DSMT4" ShapeID="_x0000_i18252" DrawAspect="Content" ObjectID="_1690410022" r:id="rId580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, </w:t>
            </w:r>
            <w:r w:rsidRPr="00A6548B">
              <w:rPr>
                <w:rFonts w:ascii="Chu Van An" w:eastAsia="Arial" w:hAnsi="Chu Van An" w:cs="Chu Van An"/>
              </w:rPr>
              <w:object w:dxaOrig="1095" w:dyaOrig="360" w14:anchorId="2F27F544">
                <v:shape id="_x0000_i18253" type="#_x0000_t75" style="width:54.75pt;height:18pt" o:ole="">
                  <v:imagedata r:id="rId581" o:title=""/>
                </v:shape>
                <o:OLEObject Type="Embed" ProgID="Equation.DSMT4" ShapeID="_x0000_i18253" DrawAspect="Content" ObjectID="_1690410023" r:id="rId582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, </w:t>
            </w:r>
            <w:r w:rsidRPr="00A6548B">
              <w:rPr>
                <w:rFonts w:ascii="Chu Van An" w:eastAsia="Arial" w:hAnsi="Chu Van An" w:cs="Chu Van An"/>
              </w:rPr>
              <w:object w:dxaOrig="1125" w:dyaOrig="360" w14:anchorId="2AF8FDFB">
                <v:shape id="_x0000_i18254" type="#_x0000_t75" style="width:56.25pt;height:18pt" o:ole="">
                  <v:imagedata r:id="rId583" o:title=""/>
                </v:shape>
                <o:OLEObject Type="Embed" ProgID="Equation.DSMT4" ShapeID="_x0000_i18254" DrawAspect="Content" ObjectID="_1690410024" r:id="rId584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và </w:t>
            </w:r>
            <w:r w:rsidRPr="00A6548B">
              <w:rPr>
                <w:rFonts w:ascii="Chu Van An" w:eastAsia="Arial" w:hAnsi="Chu Van An" w:cs="Chu Van An"/>
              </w:rPr>
              <w:object w:dxaOrig="1395" w:dyaOrig="285" w14:anchorId="2D345C94">
                <v:shape id="_x0000_i18255" type="#_x0000_t75" style="width:69.75pt;height:14.25pt" o:ole="">
                  <v:imagedata r:id="rId585" o:title=""/>
                </v:shape>
                <o:OLEObject Type="Embed" ProgID="Equation.DSMT4" ShapeID="_x0000_i18255" DrawAspect="Content" ObjectID="_1690410025" r:id="rId586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. Gọi </w:t>
            </w:r>
            <w:r w:rsidRPr="00A6548B">
              <w:rPr>
                <w:rFonts w:ascii="Chu Van An" w:eastAsia="Arial" w:hAnsi="Chu Van An" w:cs="Chu Van An"/>
              </w:rPr>
              <w:object w:dxaOrig="225" w:dyaOrig="285" w14:anchorId="4CD05DCD">
                <v:shape id="_x0000_i18256" type="#_x0000_t75" style="width:11.25pt;height:14.25pt" o:ole="">
                  <v:imagedata r:id="rId587" o:title=""/>
                </v:shape>
                <o:OLEObject Type="Embed" ProgID="Equation.DSMT4" ShapeID="_x0000_i18256" DrawAspect="Content" ObjectID="_1690410026" r:id="rId588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là hình chiếu vuông góc của </w:t>
            </w:r>
            <w:r w:rsidRPr="00A6548B">
              <w:rPr>
                <w:rFonts w:ascii="Chu Van An" w:eastAsia="Arial" w:hAnsi="Chu Van An" w:cs="Chu Van An"/>
              </w:rPr>
              <w:object w:dxaOrig="225" w:dyaOrig="285" w14:anchorId="70AB589D">
                <v:shape id="_x0000_i18257" type="#_x0000_t75" style="width:11.25pt;height:14.25pt" o:ole="">
                  <v:imagedata r:id="rId589" o:title=""/>
                </v:shape>
                <o:OLEObject Type="Embed" ProgID="Equation.DSMT4" ShapeID="_x0000_i18257" DrawAspect="Content" ObjectID="_1690410027" r:id="rId590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 xml:space="preserve">lên mặt phẳng </w:t>
            </w:r>
            <w:r w:rsidRPr="00A6548B">
              <w:rPr>
                <w:rFonts w:ascii="Chu Van An" w:eastAsia="Arial" w:hAnsi="Chu Van An" w:cs="Chu Van An"/>
                <w:position w:val="-14"/>
              </w:rPr>
              <w:object w:dxaOrig="795" w:dyaOrig="405" w14:anchorId="78736263">
                <v:shape id="_x0000_i18258" type="#_x0000_t75" style="width:39.75pt;height:20.25pt" o:ole="">
                  <v:imagedata r:id="rId591" o:title=""/>
                </v:shape>
                <o:OLEObject Type="Embed" ProgID="Equation.DSMT4" ShapeID="_x0000_i18258" DrawAspect="Content" ObjectID="_1690410028" r:id="rId592"/>
              </w:object>
            </w:r>
            <w:r w:rsidRPr="00A6548B">
              <w:rPr>
                <w:rFonts w:ascii="Chu Van An" w:eastAsia="Calibri" w:hAnsi="Chu Van An" w:cs="Chu Van An"/>
                <w:lang w:val="pt-BR"/>
              </w:rPr>
              <w:t>Khẳng định nào sau đây đúng?</w:t>
            </w:r>
          </w:p>
          <w:p w14:paraId="3A666C2D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93" w:name="c19a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A6548B">
              <w:rPr>
                <w:rFonts w:ascii="Chu Van An" w:hAnsi="Chu Van An" w:cs="Chu Van An"/>
                <w:lang w:val="pt-B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195" w:dyaOrig="255" w14:anchorId="7D926AC5">
                <v:shape id="_x0000_i18259" type="#_x0000_t75" style="width:9.75pt;height:12.75pt" o:ole="">
                  <v:imagedata r:id="rId593" o:title=""/>
                </v:shape>
                <o:OLEObject Type="Embed" ProgID="Equation.DSMT4" ShapeID="_x0000_i18259" DrawAspect="Content" ObjectID="_1690410029" r:id="rId59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là trung điểm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20" w:dyaOrig="285" w14:anchorId="7516FCAD">
                <v:shape id="_x0000_i18260" type="#_x0000_t75" style="width:21pt;height:14.25pt" o:ole="">
                  <v:imagedata r:id="rId595" o:title=""/>
                </v:shape>
                <o:OLEObject Type="Embed" ProgID="Equation.DSMT4" ShapeID="_x0000_i18260" DrawAspect="Content" ObjectID="_1690410030" r:id="rId59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0650DA56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lang w:val="fr-FR"/>
              </w:rPr>
            </w:pPr>
            <w:bookmarkStart w:id="94" w:name="c19b"/>
            <w:bookmarkEnd w:id="93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195" w:dyaOrig="255" w14:anchorId="0DE87575">
                <v:shape id="_x0000_i18261" type="#_x0000_t75" style="width:9.75pt;height:12.75pt" o:ole="">
                  <v:imagedata r:id="rId597" o:title=""/>
                </v:shape>
                <o:OLEObject Type="Embed" ProgID="Equation.DSMT4" ShapeID="_x0000_i18261" DrawAspect="Content" ObjectID="_1690410031" r:id="rId598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là trọng tâm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55" w:dyaOrig="285" w14:anchorId="29EEBFAE">
                <v:shape id="_x0000_i18262" type="#_x0000_t75" style="width:27.75pt;height:14.25pt" o:ole="">
                  <v:imagedata r:id="rId599" o:title=""/>
                </v:shape>
                <o:OLEObject Type="Embed" ProgID="Equation.DSMT4" ShapeID="_x0000_i18262" DrawAspect="Content" ObjectID="_1690410032" r:id="rId600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66D4BC81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95" w:name="c19c"/>
            <w:bookmarkEnd w:id="94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A6548B">
              <w:rPr>
                <w:rFonts w:ascii="Chu Van An" w:hAnsi="Chu Van An" w:cs="Chu Van An"/>
                <w:lang w:val="fr-F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195" w:dyaOrig="255" w14:anchorId="473C3633">
                <v:shape id="_x0000_i18263" type="#_x0000_t75" style="width:9.75pt;height:12.75pt" o:ole="">
                  <v:imagedata r:id="rId601" o:title=""/>
                </v:shape>
                <o:OLEObject Type="Embed" ProgID="Equation.DSMT4" ShapeID="_x0000_i18263" DrawAspect="Content" ObjectID="_1690410033" r:id="rId60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là trung điểm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405" w:dyaOrig="255" w14:anchorId="6BF82102">
                <v:shape id="_x0000_i18264" type="#_x0000_t75" style="width:20.25pt;height:12.75pt" o:ole="">
                  <v:imagedata r:id="rId603" o:title=""/>
                </v:shape>
                <o:OLEObject Type="Embed" ProgID="Equation.DSMT4" ShapeID="_x0000_i18264" DrawAspect="Content" ObjectID="_1690410034" r:id="rId60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0A50819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lang w:val="fr-FR"/>
              </w:rPr>
            </w:pPr>
            <w:bookmarkStart w:id="96" w:name="c19d"/>
            <w:bookmarkEnd w:id="95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195" w:dyaOrig="255" w14:anchorId="29174BCE">
                <v:shape id="_x0000_i18265" type="#_x0000_t75" style="width:9.75pt;height:12.75pt" o:ole="">
                  <v:imagedata r:id="rId605" o:title=""/>
                </v:shape>
                <o:OLEObject Type="Embed" ProgID="Equation.DSMT4" ShapeID="_x0000_i18265" DrawAspect="Content" ObjectID="_1690410035" r:id="rId60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là trung điểm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05" w:dyaOrig="285" w14:anchorId="7DC3DDE5">
                <v:shape id="_x0000_i18266" type="#_x0000_t75" style="width:20.25pt;height:14.25pt" o:ole="">
                  <v:imagedata r:id="rId607" o:title=""/>
                </v:shape>
                <o:OLEObject Type="Embed" ProgID="Equation.DSMT4" ShapeID="_x0000_i18266" DrawAspect="Content" ObjectID="_1690410036" r:id="rId608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bookmarkEnd w:id="96"/>
          <w:p w14:paraId="4D88912A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0B35D626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08266508" w14:textId="77777777" w:rsidTr="00A6548B">
        <w:tc>
          <w:tcPr>
            <w:tcW w:w="5807" w:type="dxa"/>
            <w:shd w:val="clear" w:color="auto" w:fill="auto"/>
          </w:tcPr>
          <w:p w14:paraId="5FB44D99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7" w:name="c20q"/>
            <w:bookmarkEnd w:id="97"/>
            <w:r w:rsidRPr="00A6548B">
              <w:rPr>
                <w:rFonts w:ascii="Chu Van An" w:hAnsi="Chu Van An" w:cs="Chu Van An"/>
                <w:b/>
                <w:color w:val="0000FF"/>
              </w:rPr>
              <w:t>20:</w:t>
            </w:r>
            <w:r w:rsidRPr="00A6548B">
              <w:rPr>
                <w:rFonts w:ascii="Chu Van An" w:hAnsi="Chu Van An" w:cs="Chu Van An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35" w:dyaOrig="285" w14:anchorId="5E24A602">
                <v:shape id="_x0000_i18267" type="#_x0000_t75" style="width:36.75pt;height:14.25pt" o:ole="">
                  <v:imagedata r:id="rId609" o:title=""/>
                </v:shape>
                <o:OLEObject Type="Embed" ProgID="Equation.DSMT4" ShapeID="_x0000_i18267" DrawAspect="Content" ObjectID="_1690410037" r:id="rId610"/>
              </w:object>
            </w:r>
            <w:r w:rsidRPr="00A6548B">
              <w:rPr>
                <w:rFonts w:ascii="Chu Van An" w:hAnsi="Chu Van An" w:cs="Chu Van An"/>
              </w:rPr>
              <w:t xml:space="preserve"> có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275" w:dyaOrig="405" w14:anchorId="3F017278">
                <v:shape id="_x0000_i18268" type="#_x0000_t75" style="width:63.75pt;height:20.25pt" o:ole="">
                  <v:imagedata r:id="rId611" o:title=""/>
                </v:shape>
                <o:OLEObject Type="Embed" ProgID="Equation.DSMT4" ShapeID="_x0000_i18268" DrawAspect="Content" ObjectID="_1690410038" r:id="rId612"/>
              </w:object>
            </w:r>
            <w:r w:rsidRPr="00A6548B">
              <w:rPr>
                <w:rFonts w:ascii="Chu Van An" w:hAnsi="Chu Van An" w:cs="Chu Van An"/>
              </w:rPr>
              <w:t xml:space="preserve"> và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55" w:dyaOrig="285" w14:anchorId="359133F8">
                <v:shape id="_x0000_i18269" type="#_x0000_t75" style="width:27.75pt;height:14.25pt" o:ole="">
                  <v:imagedata r:id="rId613" o:title=""/>
                </v:shape>
                <o:OLEObject Type="Embed" ProgID="Equation.DSMT4" ShapeID="_x0000_i18269" DrawAspect="Content" ObjectID="_1690410039" r:id="rId614"/>
              </w:object>
            </w:r>
            <w:r w:rsidRPr="00A6548B">
              <w:rPr>
                <w:rFonts w:ascii="Chu Van An" w:hAnsi="Chu Van An" w:cs="Chu Van An"/>
              </w:rPr>
              <w:t xml:space="preserve"> vuông tại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25" w:dyaOrig="255" w14:anchorId="1E838AC9">
                <v:shape id="_x0000_i18270" type="#_x0000_t75" style="width:11.25pt;height:12.75pt" o:ole="">
                  <v:imagedata r:id="rId615" o:title=""/>
                </v:shape>
                <o:OLEObject Type="Embed" ProgID="Equation.DSMT4" ShapeID="_x0000_i18270" DrawAspect="Content" ObjectID="_1690410040" r:id="rId616"/>
              </w:object>
            </w:r>
            <w:r w:rsidRPr="00A6548B">
              <w:rPr>
                <w:rFonts w:ascii="Chu Van An" w:hAnsi="Chu Van An" w:cs="Chu Van An"/>
              </w:rPr>
              <w:t xml:space="preserve">. Gọi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435" w:dyaOrig="255" w14:anchorId="377004C1">
                <v:shape id="_x0000_i18271" type="#_x0000_t75" style="width:21.75pt;height:12.75pt" o:ole="">
                  <v:imagedata r:id="rId617" o:title=""/>
                </v:shape>
                <o:OLEObject Type="Embed" ProgID="Equation.DSMT4" ShapeID="_x0000_i18271" DrawAspect="Content" ObjectID="_1690410041" r:id="rId618"/>
              </w:object>
            </w:r>
            <w:r w:rsidRPr="00A6548B">
              <w:rPr>
                <w:rFonts w:ascii="Chu Van An" w:hAnsi="Chu Van An" w:cs="Chu Van An"/>
              </w:rPr>
              <w:t xml:space="preserve"> là đường cao của tam giác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95" w:dyaOrig="285" w14:anchorId="5F7341BE">
                <v:shape id="_x0000_i18272" type="#_x0000_t75" style="width:24.75pt;height:14.25pt" o:ole="">
                  <v:imagedata r:id="rId619" o:title=""/>
                </v:shape>
                <o:OLEObject Type="Embed" ProgID="Equation.DSMT4" ShapeID="_x0000_i18272" DrawAspect="Content" ObjectID="_1690410042" r:id="rId620"/>
              </w:object>
            </w:r>
            <w:r w:rsidRPr="00A6548B">
              <w:rPr>
                <w:rFonts w:ascii="Chu Van An" w:hAnsi="Chu Van An" w:cs="Chu Van An"/>
              </w:rPr>
              <w:t xml:space="preserve">. Tìm mệnh đề </w:t>
            </w:r>
            <w:r w:rsidRPr="00A6548B">
              <w:rPr>
                <w:rFonts w:ascii="Chu Van An" w:hAnsi="Chu Van An" w:cs="Chu Van An"/>
                <w:b/>
              </w:rPr>
              <w:t>sai</w:t>
            </w:r>
            <w:r w:rsidRPr="00A6548B">
              <w:rPr>
                <w:rFonts w:ascii="Chu Van An" w:hAnsi="Chu Van An" w:cs="Chu Van An"/>
              </w:rPr>
              <w:t>?</w:t>
            </w:r>
          </w:p>
          <w:p w14:paraId="3B88D657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8" w:name="c20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63AE09DC">
                <v:shape id="_x0000_i18273" type="#_x0000_t75" style="width:47.25pt;height:14.25pt" o:ole="">
                  <v:imagedata r:id="rId621" o:title=""/>
                </v:shape>
                <o:OLEObject Type="Embed" ProgID="Equation.DSMT4" ShapeID="_x0000_i18273" DrawAspect="Content" ObjectID="_1690410043" r:id="rId622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99" w:name="c20b"/>
            <w:bookmarkEnd w:id="98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45" w:dyaOrig="285" w14:anchorId="26BD3615">
                <v:shape id="_x0000_i18274" type="#_x0000_t75" style="width:47.25pt;height:14.25pt" o:ole="">
                  <v:imagedata r:id="rId623" o:title=""/>
                </v:shape>
                <o:OLEObject Type="Embed" ProgID="Equation.DSMT4" ShapeID="_x0000_i18274" DrawAspect="Content" ObjectID="_1690410044" r:id="rId624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00" w:name="c20c"/>
            <w:bookmarkEnd w:id="99"/>
            <w:r w:rsidRPr="00A6548B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2311C90A" w14:textId="0B939FA6" w:rsidR="00A6548B" w:rsidRPr="00A6548B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A6548B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6548B" w:rsidRPr="00A6548B">
              <w:rPr>
                <w:rFonts w:ascii="Chu Van An" w:eastAsia="Times New Roman" w:hAnsi="Chu Van An" w:cs="Chu Van An"/>
                <w:b/>
                <w:position w:val="-6"/>
                <w:lang w:val="fr-FR"/>
              </w:rPr>
              <w:object w:dxaOrig="1020" w:dyaOrig="285" w14:anchorId="43D09274">
                <v:shape id="_x0000_i18275" type="#_x0000_t75" style="width:51pt;height:14.25pt" o:ole="">
                  <v:imagedata r:id="rId625" o:title=""/>
                </v:shape>
                <o:OLEObject Type="Embed" ProgID="Equation.DSMT4" ShapeID="_x0000_i18275" DrawAspect="Content" ObjectID="_1690410045" r:id="rId626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  <w:bookmarkStart w:id="101" w:name="c20d"/>
            <w:bookmarkEnd w:id="100"/>
            <w:r w:rsidR="00A6548B"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A6548B">
              <w:rPr>
                <w:rFonts w:ascii="Chu Van An" w:eastAsia="Times New Roman" w:hAnsi="Chu Van An" w:cs="Chu Van An"/>
                <w:b/>
                <w:position w:val="-6"/>
              </w:rPr>
              <w:object w:dxaOrig="1035" w:dyaOrig="285" w14:anchorId="338F4947">
                <v:shape id="_x0000_i18276" type="#_x0000_t75" style="width:51.75pt;height:14.25pt" o:ole="">
                  <v:imagedata r:id="rId627" o:title=""/>
                </v:shape>
                <o:OLEObject Type="Embed" ProgID="Equation.DSMT4" ShapeID="_x0000_i18276" DrawAspect="Content" ObjectID="_1690410046" r:id="rId628"/>
              </w:object>
            </w:r>
            <w:r w:rsidR="00A6548B" w:rsidRPr="00A6548B">
              <w:rPr>
                <w:rFonts w:ascii="Chu Van An" w:hAnsi="Chu Van An" w:cs="Chu Van An"/>
              </w:rPr>
              <w:t>.</w:t>
            </w:r>
          </w:p>
          <w:bookmarkEnd w:id="101"/>
          <w:p w14:paraId="7C5A5208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3009EF19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156A443C" w14:textId="77777777" w:rsidTr="00A6548B">
        <w:tc>
          <w:tcPr>
            <w:tcW w:w="5807" w:type="dxa"/>
            <w:shd w:val="clear" w:color="auto" w:fill="auto"/>
          </w:tcPr>
          <w:p w14:paraId="43FE9A4E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>Câu 21:</w:t>
            </w:r>
            <w:r w:rsidRPr="00A6548B">
              <w:rPr>
                <w:rFonts w:ascii="Chu Van An" w:hAnsi="Chu Van An" w:cs="Chu Van An"/>
                <w:bCs/>
              </w:rPr>
              <w:t xml:space="preserve">Cho tứ diện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70" w14:anchorId="1AFAFA2B">
                <v:shape id="_x0000_i18277" type="#_x0000_t75" style="width:36pt;height:13.5pt" o:ole="">
                  <v:imagedata r:id="rId629" o:title=""/>
                </v:shape>
                <o:OLEObject Type="Embed" ProgID="Equation.DSMT4" ShapeID="_x0000_i18277" DrawAspect="Content" ObjectID="_1690410047" r:id="rId630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, có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295C0124">
                <v:shape id="_x0000_i18278" type="#_x0000_t75" style="width:28.5pt;height:13.5pt" o:ole="">
                  <v:imagedata r:id="rId631" o:title=""/>
                </v:shape>
                <o:OLEObject Type="Embed" ProgID="Equation.DSMT4" ShapeID="_x0000_i18278" DrawAspect="Content" ObjectID="_1690410048" r:id="rId632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 vuông tại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40" w:dyaOrig="255" w14:anchorId="49A47A6D">
                <v:shape id="_x0000_i18279" type="#_x0000_t75" style="width:12pt;height:12.75pt" o:ole="">
                  <v:imagedata r:id="rId633" o:title=""/>
                </v:shape>
                <o:OLEObject Type="Embed" ProgID="Equation.DSMT4" ShapeID="_x0000_i18279" DrawAspect="Content" ObjectID="_1690410049" r:id="rId634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,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45F971DA">
                <v:shape id="_x0000_i18280" type="#_x0000_t75" style="width:28.5pt;height:13.5pt" o:ole="">
                  <v:imagedata r:id="rId635" o:title=""/>
                </v:shape>
                <o:OLEObject Type="Embed" ProgID="Equation.DSMT4" ShapeID="_x0000_i18280" DrawAspect="Content" ObjectID="_1690410050" r:id="rId636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 vuông tại</w:t>
            </w: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255" w:dyaOrig="255" w14:anchorId="0D919243">
                <v:shape id="_x0000_i18281" type="#_x0000_t75" style="width:12.75pt;height:12.75pt" o:ole="">
                  <v:imagedata r:id="rId637" o:title=""/>
                </v:shape>
                <o:OLEObject Type="Embed" ProgID="Equation.DSMT4" ShapeID="_x0000_i18281" DrawAspect="Content" ObjectID="_1690410051" r:id="rId638"/>
              </w:object>
            </w: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 xml:space="preserve">. </w:t>
            </w:r>
            <w:r w:rsidRPr="00A6548B">
              <w:rPr>
                <w:rFonts w:ascii="Chu Van An" w:hAnsi="Chu Van An" w:cs="Chu Van An"/>
                <w:bCs/>
              </w:rPr>
              <w:t xml:space="preserve">Trong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70" w:dyaOrig="270" w14:anchorId="24A4D48E">
                <v:shape id="_x0000_i18282" type="#_x0000_t75" style="width:28.5pt;height:13.5pt" o:ole="">
                  <v:imagedata r:id="rId639" o:title=""/>
                </v:shape>
                <o:OLEObject Type="Embed" ProgID="Equation.DSMT4" ShapeID="_x0000_i18282" DrawAspect="Content" ObjectID="_1690410052" r:id="rId640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 có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095" w:dyaOrig="270" w14:anchorId="627B189C">
                <v:shape id="_x0000_i18283" type="#_x0000_t75" style="width:54.75pt;height:13.5pt" o:ole="">
                  <v:imagedata r:id="rId641" o:title=""/>
                </v:shape>
                <o:OLEObject Type="Embed" ProgID="Equation.DSMT4" ShapeID="_x0000_i18283" DrawAspect="Content" ObjectID="_1690410053" r:id="rId642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065" w:dyaOrig="405" w14:anchorId="276C0E63">
                <v:shape id="_x0000_i18284" type="#_x0000_t75" style="width:53.25pt;height:20.25pt" o:ole="">
                  <v:imagedata r:id="rId643" o:title=""/>
                </v:shape>
                <o:OLEObject Type="Embed" ProgID="Equation.DSMT4" ShapeID="_x0000_i18284" DrawAspect="Content" ObjectID="_1690410054" r:id="rId644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. Biết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95" w:dyaOrig="270" w14:anchorId="7770AD26">
                <v:shape id="_x0000_i18285" type="#_x0000_t75" style="width:39.75pt;height:13.5pt" o:ole="">
                  <v:imagedata r:id="rId645" o:title=""/>
                </v:shape>
                <o:OLEObject Type="Embed" ProgID="Equation.DSMT4" ShapeID="_x0000_i18285" DrawAspect="Content" ObjectID="_1690410055" r:id="rId646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,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840" w:dyaOrig="255" w14:anchorId="38AF8C0F">
                <v:shape id="_x0000_i18286" type="#_x0000_t75" style="width:42pt;height:12.75pt" o:ole="">
                  <v:imagedata r:id="rId647" o:title=""/>
                </v:shape>
                <o:OLEObject Type="Embed" ProgID="Equation.DSMT4" ShapeID="_x0000_i18286" DrawAspect="Content" ObjectID="_1690410056" r:id="rId648"/>
              </w:object>
            </w:r>
            <w:r w:rsidRPr="00A6548B">
              <w:rPr>
                <w:rFonts w:ascii="Chu Van An" w:hAnsi="Chu Van An" w:cs="Chu Van An"/>
                <w:bCs/>
              </w:rPr>
              <w:t xml:space="preserve">,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65" w:dyaOrig="270" w14:anchorId="419CDBAA">
                <v:shape id="_x0000_i18287" type="#_x0000_t75" style="width:38.25pt;height:13.5pt" o:ole="">
                  <v:imagedata r:id="rId649" o:title=""/>
                </v:shape>
                <o:OLEObject Type="Embed" ProgID="Equation.DSMT4" ShapeID="_x0000_i18287" DrawAspect="Content" ObjectID="_1690410057" r:id="rId650"/>
              </w:object>
            </w:r>
            <w:r w:rsidRPr="00A6548B">
              <w:rPr>
                <w:rFonts w:ascii="Chu Van An" w:hAnsi="Chu Van An" w:cs="Chu Van An"/>
                <w:bCs/>
              </w:rPr>
              <w:t>. Kết luận nào sau đây là đúng?</w:t>
            </w:r>
          </w:p>
          <w:p w14:paraId="1972773B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bookmarkStart w:id="102" w:name="c21a"/>
            <w:r w:rsidRPr="00A6548B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03" w:name="c34a"/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95" w:dyaOrig="405" w14:anchorId="39A3D5C9">
                <v:shape id="_x0000_i18288" type="#_x0000_t75" style="width:69.75pt;height:20.25pt" o:ole="">
                  <v:imagedata r:id="rId651" o:title=""/>
                </v:shape>
                <o:OLEObject Type="Embed" ProgID="Equation.DSMT4" ShapeID="_x0000_i18288" DrawAspect="Content" ObjectID="_1690410058" r:id="rId652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04" w:name="c34b"/>
            <w:bookmarkStart w:id="105" w:name="c21b"/>
            <w:bookmarkEnd w:id="102"/>
            <w:bookmarkEnd w:id="103"/>
            <w:r w:rsidRPr="00A6548B">
              <w:rPr>
                <w:rFonts w:ascii="Chu Van An" w:hAnsi="Chu Van An" w:cs="Chu Van An"/>
                <w:b/>
                <w:bCs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410" w:dyaOrig="405" w14:anchorId="5D4D4F5E">
                <v:shape id="_x0000_i18289" type="#_x0000_t75" style="width:70.5pt;height:20.25pt" o:ole="">
                  <v:imagedata r:id="rId653" o:title=""/>
                </v:shape>
                <o:OLEObject Type="Embed" ProgID="Equation.DSMT4" ShapeID="_x0000_i18289" DrawAspect="Content" ObjectID="_1690410059" r:id="rId654"/>
              </w:object>
            </w:r>
            <w:r w:rsidRPr="00A6548B">
              <w:rPr>
                <w:rFonts w:ascii="Chu Van An" w:hAnsi="Chu Van An" w:cs="Chu Van An"/>
                <w:bCs/>
              </w:rPr>
              <w:t>.</w:t>
            </w:r>
            <w:bookmarkStart w:id="106" w:name="c34c"/>
            <w:bookmarkEnd w:id="104"/>
          </w:p>
          <w:p w14:paraId="5754E48E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7" w:name="c21c"/>
            <w:bookmarkEnd w:id="105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65" w:dyaOrig="405" w14:anchorId="79EAB0B2">
                <v:shape id="_x0000_i18290" type="#_x0000_t75" style="width:68.25pt;height:20.25pt" o:ole="">
                  <v:imagedata r:id="rId655" o:title=""/>
                </v:shape>
                <o:OLEObject Type="Embed" ProgID="Equation.DSMT4" ShapeID="_x0000_i18290" DrawAspect="Content" ObjectID="_1690410060" r:id="rId656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08" w:name="c34d"/>
            <w:bookmarkStart w:id="109" w:name="c21d"/>
            <w:bookmarkEnd w:id="106"/>
            <w:bookmarkEnd w:id="107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65" w:dyaOrig="405" w14:anchorId="3B899DEA">
                <v:shape id="_x0000_i18291" type="#_x0000_t75" style="width:68.25pt;height:20.25pt" o:ole="">
                  <v:imagedata r:id="rId657" o:title=""/>
                </v:shape>
                <o:OLEObject Type="Embed" ProgID="Equation.DSMT4" ShapeID="_x0000_i18291" DrawAspect="Content" ObjectID="_1690410061" r:id="rId658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108"/>
          <w:bookmarkEnd w:id="109"/>
          <w:p w14:paraId="6ED0F86B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1D72318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A6548B" w14:paraId="391B7E59" w14:textId="77777777" w:rsidTr="00A6548B">
        <w:tc>
          <w:tcPr>
            <w:tcW w:w="5807" w:type="dxa"/>
            <w:shd w:val="clear" w:color="auto" w:fill="auto"/>
          </w:tcPr>
          <w:p w14:paraId="28C87695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A6548B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</w:t>
            </w:r>
            <w:bookmarkStart w:id="110" w:name="c22q"/>
            <w:bookmarkEnd w:id="110"/>
            <w:r w:rsidRPr="00A6548B">
              <w:rPr>
                <w:rFonts w:ascii="Chu Van An" w:hAnsi="Chu Van An" w:cs="Chu Van An"/>
                <w:b/>
                <w:color w:val="0000FF"/>
                <w:lang w:val="pt-BR"/>
              </w:rPr>
              <w:t>22:</w:t>
            </w:r>
            <w:r w:rsidRPr="00A6548B">
              <w:rPr>
                <w:rFonts w:ascii="Chu Van An" w:hAnsi="Chu Van An" w:cs="Chu Van An"/>
                <w:lang w:val="pt-BR"/>
              </w:rPr>
              <w:t xml:space="preserve">Cho hình chóp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30" w:dyaOrig="285" w14:anchorId="297C0096">
                <v:shape id="_x0000_i18292" type="#_x0000_t75" style="width:46.5pt;height:14.25pt" o:ole="">
                  <v:imagedata r:id="rId659" o:title=""/>
                </v:shape>
                <o:OLEObject Type="Embed" ProgID="Equation.DSMT4" ShapeID="_x0000_i18292" DrawAspect="Content" ObjectID="_1690410062" r:id="rId660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có đáy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20" w:dyaOrig="285" w14:anchorId="152F4785">
                <v:shape id="_x0000_i18293" type="#_x0000_t75" style="width:36pt;height:14.25pt" o:ole="">
                  <v:imagedata r:id="rId661" o:title=""/>
                </v:shape>
                <o:OLEObject Type="Embed" ProgID="Equation.DSMT4" ShapeID="_x0000_i18293" DrawAspect="Content" ObjectID="_1690410063" r:id="rId662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là hình chữ nhật, cạnh bên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345" w:dyaOrig="285" w14:anchorId="51D788AA">
                <v:shape id="_x0000_i18294" type="#_x0000_t75" style="width:17.25pt;height:14.25pt" o:ole="">
                  <v:imagedata r:id="rId663" o:title=""/>
                </v:shape>
                <o:OLEObject Type="Embed" ProgID="Equation.DSMT4" ShapeID="_x0000_i18294" DrawAspect="Content" ObjectID="_1690410064" r:id="rId664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vuông góc với mặt phẳng đáy. Gọi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390" w:dyaOrig="255" w14:anchorId="54A2C94F">
                <v:shape id="_x0000_i18295" type="#_x0000_t75" style="width:19.5pt;height:12.75pt" o:ole="">
                  <v:imagedata r:id="rId665" o:title=""/>
                </v:shape>
                <o:OLEObject Type="Embed" ProgID="Equation.DSMT4" ShapeID="_x0000_i18295" DrawAspect="Content" ObjectID="_1690410065" r:id="rId666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, </w:t>
            </w:r>
            <w:r w:rsidRPr="00A6548B">
              <w:rPr>
                <w:rFonts w:ascii="Chu Van An" w:eastAsia="Times New Roman" w:hAnsi="Chu Van An" w:cs="Chu Van An"/>
                <w:position w:val="-4"/>
              </w:rPr>
              <w:object w:dxaOrig="420" w:dyaOrig="255" w14:anchorId="0411B697">
                <v:shape id="_x0000_i18296" type="#_x0000_t75" style="width:21pt;height:12.75pt" o:ole="">
                  <v:imagedata r:id="rId667" o:title=""/>
                </v:shape>
                <o:OLEObject Type="Embed" ProgID="Equation.DSMT4" ShapeID="_x0000_i18296" DrawAspect="Content" ObjectID="_1690410066" r:id="rId668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lần lượt là đường cao của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495" w:dyaOrig="285" w14:anchorId="36967EFF">
                <v:shape id="_x0000_i18297" type="#_x0000_t75" style="width:24.75pt;height:14.25pt" o:ole="">
                  <v:imagedata r:id="rId669" o:title=""/>
                </v:shape>
                <o:OLEObject Type="Embed" ProgID="Equation.DSMT4" ShapeID="_x0000_i18297" DrawAspect="Content" ObjectID="_1690410067" r:id="rId670"/>
              </w:object>
            </w:r>
            <w:r w:rsidRPr="00A6548B">
              <w:rPr>
                <w:rFonts w:ascii="Chu Van An" w:hAnsi="Chu Van An" w:cs="Chu Van An"/>
                <w:lang w:val="pt-BR"/>
              </w:rPr>
              <w:t xml:space="preserve">và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555" w:dyaOrig="285" w14:anchorId="4692C2B2">
                <v:shape id="_x0000_i18298" type="#_x0000_t75" style="width:27.75pt;height:14.25pt" o:ole="">
                  <v:imagedata r:id="rId671" o:title=""/>
                </v:shape>
                <o:OLEObject Type="Embed" ProgID="Equation.DSMT4" ShapeID="_x0000_i18298" DrawAspect="Content" ObjectID="_1690410068" r:id="rId672"/>
              </w:object>
            </w:r>
            <w:r w:rsidRPr="00A6548B">
              <w:rPr>
                <w:rFonts w:ascii="Chu Van An" w:hAnsi="Chu Van An" w:cs="Chu Van An"/>
                <w:lang w:val="pt-BR"/>
              </w:rPr>
              <w:t>Khẳng định nào dưới đây là đúng?</w:t>
            </w:r>
          </w:p>
          <w:p w14:paraId="2D7A023B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1" w:name="c22a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05" w:dyaOrig="390" w14:anchorId="0743FA23">
                <v:shape id="_x0000_i18299" type="#_x0000_t75" style="width:65.25pt;height:19.5pt" o:ole="">
                  <v:imagedata r:id="rId673" o:title=""/>
                </v:shape>
                <o:OLEObject Type="Embed" ProgID="Equation.DSMT4" ShapeID="_x0000_i18299" DrawAspect="Content" ObjectID="_1690410069" r:id="rId674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12" w:name="c22b"/>
            <w:bookmarkEnd w:id="111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20" w:dyaOrig="390" w14:anchorId="55DFD187">
                <v:shape id="_x0000_i18300" type="#_x0000_t75" style="width:66pt;height:19.5pt" o:ole="">
                  <v:imagedata r:id="rId675" o:title=""/>
                </v:shape>
                <o:OLEObject Type="Embed" ProgID="Equation.DSMT4" ShapeID="_x0000_i18300" DrawAspect="Content" ObjectID="_1690410070" r:id="rId676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p w14:paraId="3CB44B94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3" w:name="c22c"/>
            <w:bookmarkEnd w:id="112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20" w:dyaOrig="390" w14:anchorId="06760675">
                <v:shape id="_x0000_i18301" type="#_x0000_t75" style="width:66pt;height:19.5pt" o:ole="">
                  <v:imagedata r:id="rId677" o:title=""/>
                </v:shape>
                <o:OLEObject Type="Embed" ProgID="Equation.DSMT4" ShapeID="_x0000_i18301" DrawAspect="Content" ObjectID="_1690410071" r:id="rId678"/>
              </w:object>
            </w:r>
            <w:r w:rsidRPr="00A6548B">
              <w:rPr>
                <w:rFonts w:ascii="Chu Van An" w:hAnsi="Chu Van An" w:cs="Chu Van An"/>
              </w:rPr>
              <w:t>.</w:t>
            </w:r>
            <w:bookmarkStart w:id="114" w:name="c22d"/>
            <w:bookmarkEnd w:id="113"/>
            <w:r w:rsidRPr="00A6548B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20" w:dyaOrig="390" w14:anchorId="78E264E2">
                <v:shape id="_x0000_i18302" type="#_x0000_t75" style="width:66pt;height:19.5pt" o:ole="">
                  <v:imagedata r:id="rId679" o:title=""/>
                </v:shape>
                <o:OLEObject Type="Embed" ProgID="Equation.DSMT4" ShapeID="_x0000_i18302" DrawAspect="Content" ObjectID="_1690410072" r:id="rId680"/>
              </w:object>
            </w:r>
            <w:r w:rsidRPr="00A6548B">
              <w:rPr>
                <w:rFonts w:ascii="Chu Van An" w:hAnsi="Chu Van An" w:cs="Chu Van An"/>
              </w:rPr>
              <w:t>.</w:t>
            </w:r>
          </w:p>
          <w:bookmarkEnd w:id="114"/>
          <w:p w14:paraId="6BC444CE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63907D15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A6548B" w14:paraId="3FF7A329" w14:textId="77777777" w:rsidTr="00A6548B">
        <w:tc>
          <w:tcPr>
            <w:tcW w:w="5807" w:type="dxa"/>
            <w:shd w:val="clear" w:color="auto" w:fill="auto"/>
          </w:tcPr>
          <w:p w14:paraId="6ECAEF80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A6548B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15" w:name="c23q"/>
            <w:bookmarkEnd w:id="115"/>
            <w:r w:rsidRPr="00A6548B">
              <w:rPr>
                <w:rFonts w:ascii="Chu Van An" w:hAnsi="Chu Van An" w:cs="Chu Van An"/>
                <w:b/>
                <w:color w:val="0000FF"/>
              </w:rPr>
              <w:t>23:</w:t>
            </w:r>
            <w:r w:rsidRPr="00A6548B">
              <w:rPr>
                <w:rFonts w:ascii="Chu Van An" w:hAnsi="Chu Van An" w:cs="Chu Van An"/>
                <w:lang w:val="fr-FR"/>
              </w:rPr>
              <w:t xml:space="preserve">Cho tứ diện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780" w:dyaOrig="285" w14:anchorId="20451CA7">
                <v:shape id="_x0000_i18303" type="#_x0000_t75" style="width:39pt;height:14.25pt" o:ole="">
                  <v:imagedata r:id="rId681" o:title=""/>
                </v:shape>
                <o:OLEObject Type="Embed" ProgID="Equation.DSMT4" ShapeID="_x0000_i18303" DrawAspect="Content" ObjectID="_1690410073" r:id="rId68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đều, gọi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255" w:dyaOrig="285" w14:anchorId="1668F189">
                <v:shape id="_x0000_i18304" type="#_x0000_t75" style="width:12.75pt;height:14.25pt" o:ole="">
                  <v:imagedata r:id="rId683" o:title=""/>
                </v:shape>
                <o:OLEObject Type="Embed" ProgID="Equation.DSMT4" ShapeID="_x0000_i18304" DrawAspect="Content" ObjectID="_1690410074" r:id="rId68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 là trọng tâm tam giác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600" w:dyaOrig="285" w14:anchorId="5306D774">
                <v:shape id="_x0000_i18305" type="#_x0000_t75" style="width:30pt;height:14.25pt" o:ole="">
                  <v:imagedata r:id="rId685" o:title=""/>
                </v:shape>
                <o:OLEObject Type="Embed" ProgID="Equation.DSMT4" ShapeID="_x0000_i18305" DrawAspect="Content" ObjectID="_1690410075" r:id="rId686"/>
              </w:object>
            </w:r>
            <w:r w:rsidRPr="00A6548B">
              <w:rPr>
                <w:rFonts w:ascii="Chu Van An" w:hAnsi="Chu Van An" w:cs="Chu Van An"/>
                <w:lang w:val="fr-FR"/>
              </w:rPr>
              <w:t xml:space="preserve">. Mệnh đề nào sau đây </w:t>
            </w:r>
            <w:r w:rsidRPr="00A6548B">
              <w:rPr>
                <w:rFonts w:ascii="Chu Van An" w:hAnsi="Chu Van An" w:cs="Chu Van An"/>
                <w:b/>
                <w:lang w:val="fr-FR"/>
              </w:rPr>
              <w:t>sai</w:t>
            </w:r>
            <w:r w:rsidRPr="00A6548B">
              <w:rPr>
                <w:rFonts w:ascii="Chu Van An" w:hAnsi="Chu Van An" w:cs="Chu Van An"/>
                <w:lang w:val="fr-FR"/>
              </w:rPr>
              <w:t>?</w:t>
            </w:r>
          </w:p>
          <w:p w14:paraId="7A52F32A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16" w:name="c23a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A6548B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1125" w:dyaOrig="375" w14:anchorId="4884704E">
                <v:shape id="_x0000_i18306" type="#_x0000_t75" style="width:56.25pt;height:18.75pt" o:ole="">
                  <v:imagedata r:id="rId687" o:title=""/>
                </v:shape>
                <o:OLEObject Type="Embed" ProgID="Equation.DSMT4" ShapeID="_x0000_i18306" DrawAspect="Content" ObjectID="_1690410076" r:id="rId688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117" w:name="c23b"/>
            <w:bookmarkEnd w:id="116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A6548B">
              <w:rPr>
                <w:rFonts w:ascii="Chu Van An" w:eastAsia="Times New Roman" w:hAnsi="Chu Van An" w:cs="Chu Van An"/>
                <w:position w:val="-6"/>
              </w:rPr>
              <w:object w:dxaOrig="990" w:dyaOrig="285" w14:anchorId="1BD54125">
                <v:shape id="_x0000_i18307" type="#_x0000_t75" style="width:49.5pt;height:14.25pt" o:ole="">
                  <v:imagedata r:id="rId689" o:title=""/>
                </v:shape>
                <o:OLEObject Type="Embed" ProgID="Equation.DSMT4" ShapeID="_x0000_i18307" DrawAspect="Content" ObjectID="_1690410077" r:id="rId690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p w14:paraId="5B47813A" w14:textId="77777777" w:rsidR="00A6548B" w:rsidRPr="00A6548B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18" w:name="c23c"/>
            <w:bookmarkEnd w:id="117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A6548B">
              <w:rPr>
                <w:rFonts w:ascii="Chu Van An" w:eastAsia="Times New Roman" w:hAnsi="Chu Van An" w:cs="Chu Van An"/>
                <w:position w:val="-14"/>
              </w:rPr>
              <w:object w:dxaOrig="1350" w:dyaOrig="405" w14:anchorId="5F30F5FE">
                <v:shape id="_x0000_i18308" type="#_x0000_t75" style="width:67.5pt;height:20.25pt" o:ole="">
                  <v:imagedata r:id="rId691" o:title=""/>
                </v:shape>
                <o:OLEObject Type="Embed" ProgID="Equation.DSMT4" ShapeID="_x0000_i18308" DrawAspect="Content" ObjectID="_1690410078" r:id="rId692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  <w:bookmarkStart w:id="119" w:name="s2"/>
            <w:bookmarkStart w:id="120" w:name="c23d"/>
            <w:bookmarkEnd w:id="118"/>
            <w:bookmarkEnd w:id="119"/>
            <w:r w:rsidRPr="00A6548B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A6548B">
              <w:rPr>
                <w:rFonts w:ascii="Chu Van An" w:eastAsia="Times New Roman" w:hAnsi="Chu Van An" w:cs="Chu Van An"/>
                <w:position w:val="-24"/>
              </w:rPr>
              <w:object w:dxaOrig="1485" w:dyaOrig="690" w14:anchorId="7459EB09">
                <v:shape id="_x0000_i18309" type="#_x0000_t75" style="width:74.25pt;height:34.5pt" o:ole="">
                  <v:imagedata r:id="rId693" o:title=""/>
                </v:shape>
                <o:OLEObject Type="Embed" ProgID="Equation.DSMT4" ShapeID="_x0000_i18309" DrawAspect="Content" ObjectID="_1690410079" r:id="rId694"/>
              </w:object>
            </w:r>
            <w:r w:rsidRPr="00A6548B">
              <w:rPr>
                <w:rFonts w:ascii="Chu Van An" w:hAnsi="Chu Van An" w:cs="Chu Van An"/>
                <w:lang w:val="fr-FR"/>
              </w:rPr>
              <w:t>.</w:t>
            </w:r>
          </w:p>
          <w:bookmarkEnd w:id="120"/>
          <w:p w14:paraId="6135685B" w14:textId="77777777" w:rsidR="00A6548B" w:rsidRPr="00A6548B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03" w:type="dxa"/>
            <w:shd w:val="clear" w:color="auto" w:fill="auto"/>
          </w:tcPr>
          <w:p w14:paraId="58F1668A" w14:textId="77777777" w:rsidR="00A6548B" w:rsidRPr="00A6548B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A6548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1B36AC3D" w14:textId="63248720" w:rsidR="00453226" w:rsidRPr="00A6548B" w:rsidRDefault="003B77C9" w:rsidP="00196F3C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</w:rPr>
      </w:pPr>
      <w:r w:rsidRPr="00A6548B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A3E0B71" wp14:editId="526DB76F">
                <wp:extent cx="6467475" cy="1085850"/>
                <wp:effectExtent l="0" t="19050" r="2857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085850"/>
                          <a:chOff x="-110490" y="0"/>
                          <a:chExt cx="6467475" cy="1085850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254"/>
                            <a:ext cx="6467475" cy="83259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8B21E7" w:rsidRPr="00773189" w:rsidRDefault="008B21E7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5254D6C" w14:textId="42171076" w:rsidR="008B21E7" w:rsidRPr="00B4035A" w:rsidRDefault="00B4035A" w:rsidP="005069DF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</w:t>
                              </w:r>
                              <w:r w:rsidR="008B21E7" w:rsidRPr="00B4035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hương pháp: </w:t>
                              </w:r>
                              <w:r w:rsidR="008B21E7" w:rsidRPr="00B4035A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Cs w:val="24"/>
                                </w:rPr>
                                <w:t>Sử dụng định nghĩa về góc của hai đường thẳng</w:t>
                              </w:r>
                            </w:p>
                            <w:p w14:paraId="512F32F6" w14:textId="33182C09" w:rsidR="008B21E7" w:rsidRPr="00773189" w:rsidRDefault="008B21E7" w:rsidP="00D4253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7318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54DB15DF" w14:textId="77777777" w:rsidR="008B21E7" w:rsidRPr="00773189" w:rsidRDefault="008B21E7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8B21E7" w:rsidRPr="00773189" w:rsidRDefault="008B21E7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8B21E7" w:rsidRPr="00773189" w:rsidRDefault="008B21E7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8B21E7" w:rsidRPr="00773189" w:rsidRDefault="008B21E7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8B21E7" w:rsidRPr="00773189" w:rsidRDefault="008B21E7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721998" cy="571533"/>
                            <a:chOff x="150812" y="0"/>
                            <a:chExt cx="5722339" cy="571533"/>
                          </a:xfrm>
                        </wpg:grpSpPr>
                        <wpg:grpSp>
                          <wpg:cNvPr id="2" name="Group 59"/>
                          <wpg:cNvGrpSpPr/>
                          <wpg:grpSpPr>
                            <a:xfrm>
                              <a:off x="150812" y="0"/>
                              <a:ext cx="5722339" cy="485775"/>
                              <a:chOff x="150812" y="0"/>
                              <a:chExt cx="5722339" cy="485775"/>
                            </a:xfrm>
                          </wpg:grpSpPr>
                          <wpg:grpSp>
                            <wpg:cNvPr id="3" name="Group 60"/>
                            <wpg:cNvGrpSpPr/>
                            <wpg:grpSpPr>
                              <a:xfrm>
                                <a:off x="184141" y="0"/>
                                <a:ext cx="5689010" cy="485775"/>
                                <a:chOff x="184141" y="0"/>
                                <a:chExt cx="5689010" cy="485775"/>
                              </a:xfrm>
                            </wpg:grpSpPr>
                            <wps:wsp>
                              <wps:cNvPr id="4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" name="Group 62"/>
                              <wpg:cNvGrpSpPr/>
                              <wpg:grpSpPr>
                                <a:xfrm>
                                  <a:off x="1502180" y="0"/>
                                  <a:ext cx="4370971" cy="485775"/>
                                  <a:chOff x="1502180" y="0"/>
                                  <a:chExt cx="4370971" cy="485775"/>
                                </a:xfrm>
                              </wpg:grpSpPr>
                              <wpg:grpSp>
                                <wpg:cNvPr id="6" name="Group 63"/>
                                <wpg:cNvGrpSpPr/>
                                <wpg:grpSpPr>
                                  <a:xfrm>
                                    <a:off x="1611714" y="104387"/>
                                    <a:ext cx="4261437" cy="369570"/>
                                    <a:chOff x="1611714" y="104387"/>
                                    <a:chExt cx="426143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11141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19A4B08" w14:textId="77777777" w:rsidR="008B21E7" w:rsidRPr="00D42531" w:rsidRDefault="008B21E7" w:rsidP="00D42531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4253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góc của hai đường thẳng trong hình hộp</w:t>
                                        </w:r>
                                      </w:p>
                                      <w:p w14:paraId="0B9D50DA" w14:textId="3DEEE887" w:rsidR="008B21E7" w:rsidRPr="00D42531" w:rsidRDefault="008B21E7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8B21E7" w:rsidRDefault="008B21E7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8B21E7" w:rsidRDefault="008B21E7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85.5pt;mso-position-horizontal-relative:char;mso-position-vertical-relative:line" coordorigin="-1104" coordsize="64674,10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">
                <v:shape id="Rectangle: Diagonal Corners Rounded 1" o:spid="_x0000_s1119" style="position:absolute;left:-1104;top:2532;width:64673;height:832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59863;6467475,824712;6452880,832596;110815,832596;0,772733;0,7884;14595,0" o:connectangles="0,0,0,0,0,0,0,0,0" textboxrect="0,0,6435090,1533525"/>
                  <v:textbox>
                    <w:txbxContent>
                      <w:p w14:paraId="7F6F88B7" w14:textId="77777777" w:rsidR="008B21E7" w:rsidRPr="00773189" w:rsidRDefault="008B21E7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5254D6C" w14:textId="42171076" w:rsidR="008B21E7" w:rsidRPr="00B4035A" w:rsidRDefault="00B4035A" w:rsidP="005069DF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</w:t>
                        </w:r>
                        <w:r w:rsidR="008B21E7" w:rsidRPr="00B4035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hương pháp: </w:t>
                        </w:r>
                        <w:r w:rsidR="008B21E7" w:rsidRPr="00B4035A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Cs w:val="24"/>
                          </w:rPr>
                          <w:t>Sử dụng định nghĩa về góc của hai đường thẳng</w:t>
                        </w:r>
                      </w:p>
                      <w:p w14:paraId="512F32F6" w14:textId="33182C09" w:rsidR="008B21E7" w:rsidRPr="00773189" w:rsidRDefault="008B21E7" w:rsidP="00D42531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7318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</w:p>
                      <w:p w14:paraId="54DB15DF" w14:textId="77777777" w:rsidR="008B21E7" w:rsidRPr="00773189" w:rsidRDefault="008B21E7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8B21E7" w:rsidRPr="00773189" w:rsidRDefault="008B21E7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8B21E7" w:rsidRPr="00773189" w:rsidRDefault="008B21E7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8B21E7" w:rsidRPr="00773189" w:rsidRDefault="008B21E7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8B21E7" w:rsidRPr="00773189" w:rsidRDefault="008B21E7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57220;height:5715" coordorigin="1508" coordsize="5722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57223;height:4857" coordorigin="1508" coordsize="572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group id="Group 60" o:spid="_x0000_s1122" style="position:absolute;left:1841;width:56890;height:4857" coordorigin="1841" coordsize="568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 id="Rectangle: Single Corner Snipped 61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" path="m,l5384561,r223777,223777l5608338,447554,,447554,,xe" fillcolor="#efddf6 [663]" stroked="f" strokeweight="1.25pt">
                        <v:fill r:id="rId100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4" style="position:absolute;left:15021;width:43710;height:4857" coordorigin="15021" coordsize="43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group id="Group 63" o:spid="_x0000_s1125" style="position:absolute;left:16117;top:1043;width:42614;height:3696" coordorigin="16117,1043" coordsize="4261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<v:shape id="Arrow: Chevron 64" o:spid="_x0000_s1126" type="#_x0000_t55" style="position:absolute;left:17617;top:1051;width:4111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" adj="2128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19A4B08" w14:textId="77777777" w:rsidR="008B21E7" w:rsidRPr="00D42531" w:rsidRDefault="008B21E7" w:rsidP="00D42531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D4253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góc của hai đường thẳng trong hình hộp</w:t>
                                  </w:r>
                                </w:p>
                                <w:p w14:paraId="0B9D50DA" w14:textId="3DEEE887" w:rsidR="008B21E7" w:rsidRPr="00D42531" w:rsidRDefault="008B21E7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8B21E7" w:rsidRDefault="008B21E7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8B21E7" w:rsidRDefault="008B21E7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A6548B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p w14:paraId="3A01C7C2" w14:textId="77777777" w:rsidR="00D42531" w:rsidRPr="00A6548B" w:rsidRDefault="00D42531" w:rsidP="00196F3C">
      <w:pPr>
        <w:pStyle w:val="ListParagraph"/>
        <w:tabs>
          <w:tab w:val="left" w:pos="992"/>
        </w:tabs>
        <w:spacing w:before="120" w:after="0" w:line="240" w:lineRule="auto"/>
        <w:ind w:left="360" w:hanging="360"/>
        <w:jc w:val="both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1: </w:t>
      </w:r>
      <w:r w:rsidRPr="00A6548B">
        <w:rPr>
          <w:rFonts w:ascii="Chu Van An" w:hAnsi="Chu Van An" w:cs="Chu Van An"/>
          <w:color w:val="000000" w:themeColor="text1"/>
        </w:rPr>
        <w:t>Cho hình lập phương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1640" w:dyaOrig="279" w14:anchorId="56834E06">
          <v:shape id="_x0000_i1553" type="#_x0000_t75" style="width:81.75pt;height:14.25pt" o:ole="">
            <v:imagedata r:id="rId695" o:title=""/>
          </v:shape>
          <o:OLEObject Type="Embed" ProgID="Equation.DSMT4" ShapeID="_x0000_i1553" DrawAspect="Content" ObjectID="_1690410080" r:id="rId696"/>
        </w:object>
      </w:r>
      <w:r w:rsidRPr="00A6548B">
        <w:rPr>
          <w:rFonts w:ascii="Chu Van An" w:hAnsi="Chu Van An" w:cs="Chu Van An"/>
          <w:color w:val="000000" w:themeColor="text1"/>
        </w:rPr>
        <w:t xml:space="preserve">. Tính góc giữa hai đường thẳng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20" w:dyaOrig="279" w14:anchorId="06552263">
          <v:shape id="_x0000_i1554" type="#_x0000_t75" style="width:21pt;height:14.25pt" o:ole="">
            <v:imagedata r:id="rId697" o:title=""/>
          </v:shape>
          <o:OLEObject Type="Embed" ProgID="Equation.DSMT4" ShapeID="_x0000_i1554" DrawAspect="Content" ObjectID="_1690410081" r:id="rId698"/>
        </w:object>
      </w:r>
      <w:r w:rsidRPr="00A6548B">
        <w:rPr>
          <w:rFonts w:ascii="Chu Van An" w:hAnsi="Chu Van An" w:cs="Chu Van An"/>
          <w:color w:val="000000" w:themeColor="text1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480" w:dyaOrig="260" w14:anchorId="0B14DA27">
          <v:shape id="_x0000_i1555" type="#_x0000_t75" style="width:24pt;height:12.75pt" o:ole="">
            <v:imagedata r:id="rId699" o:title=""/>
          </v:shape>
          <o:OLEObject Type="Embed" ProgID="Equation.DSMT4" ShapeID="_x0000_i1555" DrawAspect="Content" ObjectID="_1690410082" r:id="rId700"/>
        </w:object>
      </w:r>
      <w:r w:rsidRPr="00A6548B">
        <w:rPr>
          <w:rFonts w:ascii="Chu Van An" w:hAnsi="Chu Van An" w:cs="Chu Van An"/>
          <w:color w:val="000000" w:themeColor="text1"/>
        </w:rPr>
        <w:t xml:space="preserve"> ?</w:t>
      </w:r>
    </w:p>
    <w:p w14:paraId="66D55F5D" w14:textId="0AA674A1" w:rsidR="00D42531" w:rsidRPr="00A6548B" w:rsidRDefault="00D42531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noProof/>
          <w:color w:val="000000" w:themeColor="text1"/>
        </w:rPr>
        <w:drawing>
          <wp:anchor distT="0" distB="0" distL="114300" distR="114300" simplePos="0" relativeHeight="251664896" behindDoc="0" locked="0" layoutInCell="1" allowOverlap="1" wp14:anchorId="0BFDC264" wp14:editId="3F78C301">
            <wp:simplePos x="0" y="0"/>
            <wp:positionH relativeFrom="column">
              <wp:posOffset>5164455</wp:posOffset>
            </wp:positionH>
            <wp:positionV relativeFrom="paragraph">
              <wp:posOffset>207010</wp:posOffset>
            </wp:positionV>
            <wp:extent cx="1362075" cy="1400175"/>
            <wp:effectExtent l="0" t="0" r="9525" b="9525"/>
            <wp:wrapSquare wrapText="bothSides"/>
            <wp:docPr id="1838" name="Pictur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79" t="13388" r="35030" b="32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2B87217" w14:textId="1C79E081" w:rsidR="00D42531" w:rsidRPr="00A6548B" w:rsidRDefault="00D42531" w:rsidP="005069DF">
      <w:pPr>
        <w:pStyle w:val="ListParagraph"/>
        <w:numPr>
          <w:ilvl w:val="0"/>
          <w:numId w:val="5"/>
        </w:numPr>
        <w:tabs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color w:val="000000" w:themeColor="text1"/>
          <w:lang w:val="pt-BR"/>
        </w:rPr>
      </w:pPr>
      <w:r w:rsidRPr="00A6548B">
        <w:rPr>
          <w:rFonts w:ascii="Chu Van An" w:hAnsi="Chu Van An" w:cs="Chu Van An"/>
          <w:color w:val="000000" w:themeColor="text1"/>
          <w:lang w:val="pt-BR"/>
        </w:rPr>
        <w:t xml:space="preserve">Do </w:t>
      </w:r>
      <w:r w:rsidRPr="00A6548B">
        <w:rPr>
          <w:rFonts w:ascii="Chu Van An" w:hAnsi="Chu Van An" w:cs="Chu Van An"/>
          <w:position w:val="-6"/>
        </w:rPr>
        <w:object w:dxaOrig="1640" w:dyaOrig="279" w14:anchorId="076F6216">
          <v:shape id="_x0000_i1556" type="#_x0000_t75" style="width:81.75pt;height:14.25pt" o:ole="">
            <v:imagedata r:id="rId695" o:title=""/>
          </v:shape>
          <o:OLEObject Type="Embed" ProgID="Equation.DSMT4" ShapeID="_x0000_i1556" DrawAspect="Content" ObjectID="_1690410083" r:id="rId702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là hình lập phương nên các tam giác </w:t>
      </w:r>
      <w:r w:rsidRPr="00A6548B">
        <w:rPr>
          <w:rFonts w:ascii="Chu Van An" w:hAnsi="Chu Van An" w:cs="Chu Van An"/>
          <w:position w:val="-10"/>
        </w:rPr>
        <w:object w:dxaOrig="1340" w:dyaOrig="320" w14:anchorId="5712A0CF">
          <v:shape id="_x0000_i1557" type="#_x0000_t75" style="width:66.75pt;height:15.75pt" o:ole="">
            <v:imagedata r:id="rId703" o:title=""/>
          </v:shape>
          <o:OLEObject Type="Embed" ProgID="Equation.DSMT4" ShapeID="_x0000_i1557" DrawAspect="Content" ObjectID="_1690410084" r:id="rId704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là các tam giác đều </w:t>
      </w:r>
      <w:r w:rsidRPr="00A6548B">
        <w:rPr>
          <w:rFonts w:ascii="Chu Van An" w:hAnsi="Chu Van An" w:cs="Chu Van An"/>
          <w:position w:val="-6"/>
          <w:lang w:val="pt-BR"/>
        </w:rPr>
        <w:object w:dxaOrig="1540" w:dyaOrig="360" w14:anchorId="00B01599">
          <v:shape id="_x0000_i1558" type="#_x0000_t75" style="width:77.25pt;height:18pt" o:ole="">
            <v:imagedata r:id="rId705" o:title=""/>
          </v:shape>
          <o:OLEObject Type="Embed" ProgID="Equation.DSMT4" ShapeID="_x0000_i1558" DrawAspect="Content" ObjectID="_1690410085" r:id="rId706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</w:t>
      </w:r>
    </w:p>
    <w:p w14:paraId="18FDA723" w14:textId="77777777" w:rsidR="00D42531" w:rsidRPr="00A6548B" w:rsidRDefault="00D42531" w:rsidP="005069DF">
      <w:pPr>
        <w:pStyle w:val="ListParagraph"/>
        <w:numPr>
          <w:ilvl w:val="0"/>
          <w:numId w:val="5"/>
        </w:numPr>
        <w:tabs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color w:val="000000" w:themeColor="text1"/>
          <w:lang w:val="pt-BR"/>
        </w:rPr>
      </w:pPr>
      <w:r w:rsidRPr="00A6548B">
        <w:rPr>
          <w:rFonts w:ascii="Chu Van An" w:hAnsi="Chu Van An" w:cs="Chu Van An"/>
          <w:color w:val="000000" w:themeColor="text1"/>
          <w:lang w:val="pt-BR"/>
        </w:rPr>
        <w:t xml:space="preserve">Mặt khác </w:t>
      </w:r>
      <w:r w:rsidRPr="00A6548B">
        <w:rPr>
          <w:rFonts w:ascii="Chu Van An" w:hAnsi="Chu Van An" w:cs="Chu Van An"/>
          <w:position w:val="-6"/>
          <w:lang w:val="pt-BR"/>
        </w:rPr>
        <w:object w:dxaOrig="1100" w:dyaOrig="279" w14:anchorId="7E392D60">
          <v:shape id="_x0000_i1559" type="#_x0000_t75" style="width:54.75pt;height:14.25pt" o:ole="">
            <v:imagedata r:id="rId707" o:title=""/>
          </v:shape>
          <o:OLEObject Type="Embed" ProgID="Equation.DSMT4" ShapeID="_x0000_i1559" DrawAspect="Content" ObjectID="_1690410086" r:id="rId708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 nên </w:t>
      </w:r>
      <w:r w:rsidRPr="00A6548B">
        <w:rPr>
          <w:rFonts w:ascii="Chu Van An" w:hAnsi="Chu Van An" w:cs="Chu Van An"/>
          <w:position w:val="-20"/>
          <w:lang w:val="pt-BR"/>
        </w:rPr>
        <w:object w:dxaOrig="3000" w:dyaOrig="520" w14:anchorId="728EAED0">
          <v:shape id="_x0000_i1560" type="#_x0000_t75" style="width:150pt;height:26.25pt" o:ole="">
            <v:imagedata r:id="rId709" o:title=""/>
          </v:shape>
          <o:OLEObject Type="Embed" ProgID="Equation.DSMT4" ShapeID="_x0000_i1560" DrawAspect="Content" ObjectID="_1690410087" r:id="rId710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</w:t>
      </w:r>
    </w:p>
    <w:p w14:paraId="1151BA93" w14:textId="0104852F" w:rsidR="00D42531" w:rsidRPr="00A6548B" w:rsidRDefault="00D42531" w:rsidP="00196F3C">
      <w:pPr>
        <w:pStyle w:val="ListParagraph"/>
        <w:tabs>
          <w:tab w:val="left" w:pos="992"/>
        </w:tabs>
        <w:spacing w:before="120" w:after="0" w:line="240" w:lineRule="auto"/>
        <w:ind w:left="360" w:hanging="360"/>
        <w:jc w:val="both"/>
        <w:rPr>
          <w:rFonts w:ascii="Chu Van An" w:hAnsi="Chu Van An" w:cs="Chu Van An"/>
          <w:color w:val="000000" w:themeColor="text1"/>
        </w:rPr>
      </w:pPr>
    </w:p>
    <w:p w14:paraId="4D580212" w14:textId="77777777" w:rsidR="00D42531" w:rsidRPr="00A6548B" w:rsidRDefault="00D42531" w:rsidP="00196F3C">
      <w:pPr>
        <w:spacing w:line="240" w:lineRule="auto"/>
        <w:ind w:left="360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2: </w:t>
      </w:r>
      <w:r w:rsidRPr="00A6548B">
        <w:rPr>
          <w:rFonts w:ascii="Chu Van An" w:hAnsi="Chu Van An" w:cs="Chu Van An"/>
          <w:color w:val="000000" w:themeColor="text1"/>
        </w:rPr>
        <w:t>Cho hình lập phương ABCD.A’B’C’D’. Tính góc giữa 2 đường thẳng</w:t>
      </w:r>
    </w:p>
    <w:p w14:paraId="44545CEE" w14:textId="77777777" w:rsidR="00D42531" w:rsidRPr="00A6548B" w:rsidRDefault="00D42531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</w:rPr>
        <w:t>a) AB và B’C’</w:t>
      </w:r>
      <w:r w:rsidRPr="00A6548B">
        <w:rPr>
          <w:rFonts w:ascii="Chu Van An" w:hAnsi="Chu Van An" w:cs="Chu Van An"/>
          <w:color w:val="000000" w:themeColor="text1"/>
        </w:rPr>
        <w:tab/>
      </w:r>
      <w:r w:rsidRPr="00A6548B">
        <w:rPr>
          <w:rFonts w:ascii="Chu Van An" w:hAnsi="Chu Van An" w:cs="Chu Van An"/>
          <w:color w:val="000000" w:themeColor="text1"/>
        </w:rPr>
        <w:tab/>
        <w:t>b) AC và B’C’</w:t>
      </w:r>
      <w:r w:rsidRPr="00A6548B">
        <w:rPr>
          <w:rFonts w:ascii="Chu Van An" w:hAnsi="Chu Van An" w:cs="Chu Van An"/>
          <w:color w:val="000000" w:themeColor="text1"/>
        </w:rPr>
        <w:tab/>
      </w:r>
      <w:r w:rsidRPr="00A6548B">
        <w:rPr>
          <w:rFonts w:ascii="Chu Van An" w:hAnsi="Chu Van An" w:cs="Chu Van An"/>
          <w:color w:val="000000" w:themeColor="text1"/>
        </w:rPr>
        <w:tab/>
        <w:t>c) A’C’ và B’C</w:t>
      </w:r>
    </w:p>
    <w:p w14:paraId="12474866" w14:textId="77777777" w:rsidR="005B0A1C" w:rsidRPr="00A6548B" w:rsidRDefault="005B0A1C" w:rsidP="00196F3C">
      <w:pPr>
        <w:spacing w:line="240" w:lineRule="auto"/>
        <w:jc w:val="center"/>
        <w:rPr>
          <w:rFonts w:ascii="Chu Van An" w:hAnsi="Chu Van An" w:cs="Chu Van A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</w:t>
      </w:r>
      <w:r w:rsidRPr="00A6548B">
        <w:rPr>
          <w:rFonts w:ascii="Chu Van An" w:hAnsi="Chu Van An" w:cs="Chu Van An"/>
          <w:b/>
          <w:bCs/>
          <w:color w:val="0000CC"/>
        </w:rPr>
        <w:t>i</w:t>
      </w:r>
    </w:p>
    <w:p w14:paraId="53B132EA" w14:textId="02534CAD" w:rsidR="005B0A1C" w:rsidRPr="00A6548B" w:rsidRDefault="00B4035A" w:rsidP="00196F3C">
      <w:p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  <w:color w:val="000000" w:themeColor="text1"/>
        </w:rPr>
        <w:drawing>
          <wp:anchor distT="0" distB="0" distL="114300" distR="114300" simplePos="0" relativeHeight="251638272" behindDoc="0" locked="0" layoutInCell="1" allowOverlap="1" wp14:anchorId="7839D723" wp14:editId="2C4D0709">
            <wp:simplePos x="0" y="0"/>
            <wp:positionH relativeFrom="margin">
              <wp:posOffset>4774565</wp:posOffset>
            </wp:positionH>
            <wp:positionV relativeFrom="paragraph">
              <wp:posOffset>28575</wp:posOffset>
            </wp:positionV>
            <wp:extent cx="1533525" cy="1367155"/>
            <wp:effectExtent l="0" t="0" r="0" b="0"/>
            <wp:wrapSquare wrapText="bothSides"/>
            <wp:docPr id="1852" name="Picture 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FB2E3F" w14:textId="5917D500" w:rsidR="005B0A1C" w:rsidRPr="00A6548B" w:rsidRDefault="005B0A1C" w:rsidP="00196F3C">
      <w:pPr>
        <w:spacing w:line="240" w:lineRule="auto"/>
        <w:ind w:firstLine="851"/>
        <w:jc w:val="center"/>
        <w:rPr>
          <w:rFonts w:ascii="Chu Van An" w:hAnsi="Chu Van An" w:cs="Chu Van An"/>
          <w:b/>
          <w:color w:val="000000" w:themeColor="text1"/>
        </w:rPr>
      </w:pPr>
    </w:p>
    <w:p w14:paraId="722A0EA9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>a) Ta có: A’B’ // AB</w:t>
      </w:r>
    </w:p>
    <w:p w14:paraId="52815930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mà </w:t>
      </w:r>
      <w:r w:rsidRPr="00A6548B">
        <w:rPr>
          <w:rFonts w:ascii="Chu Van An" w:hAnsi="Chu Van An" w:cs="Chu Van An"/>
          <w:color w:val="000000" w:themeColor="text1"/>
          <w:position w:val="-20"/>
        </w:rPr>
        <w:object w:dxaOrig="1860" w:dyaOrig="520" w14:anchorId="7FDB81CE">
          <v:shape id="_x0000_i1561" type="#_x0000_t75" style="width:93pt;height:26.25pt" o:ole="">
            <v:imagedata r:id="rId712" o:title=""/>
          </v:shape>
          <o:OLEObject Type="Embed" ProgID="Equation.DSMT4" ShapeID="_x0000_i1561" DrawAspect="Content" ObjectID="_1690410088" r:id="rId713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nên </w:t>
      </w:r>
      <w:r w:rsidRPr="00A6548B">
        <w:rPr>
          <w:rFonts w:ascii="Chu Van An" w:hAnsi="Chu Van An" w:cs="Chu Van An"/>
          <w:color w:val="000000" w:themeColor="text1"/>
          <w:position w:val="-20"/>
        </w:rPr>
        <w:object w:dxaOrig="1700" w:dyaOrig="520" w14:anchorId="230FB320">
          <v:shape id="_x0000_i1562" type="#_x0000_t75" style="width:84.75pt;height:26.25pt" o:ole="">
            <v:imagedata r:id="rId714" o:title=""/>
          </v:shape>
          <o:OLEObject Type="Embed" ProgID="Equation.DSMT4" ShapeID="_x0000_i1562" DrawAspect="Content" ObjectID="_1690410089" r:id="rId715"/>
        </w:object>
      </w:r>
    </w:p>
    <w:p w14:paraId="47476093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b) Vì tứ giác ABCD là hình vuông nên </w:t>
      </w:r>
      <w:r w:rsidRPr="00A6548B">
        <w:rPr>
          <w:rFonts w:ascii="Chu Van An" w:hAnsi="Chu Van An" w:cs="Chu Van An"/>
          <w:color w:val="000000" w:themeColor="text1"/>
          <w:position w:val="-20"/>
        </w:rPr>
        <w:object w:dxaOrig="1560" w:dyaOrig="520" w14:anchorId="2C578CB2">
          <v:shape id="_x0000_i1563" type="#_x0000_t75" style="width:78pt;height:26.25pt" o:ole="">
            <v:imagedata r:id="rId716" o:title=""/>
          </v:shape>
          <o:OLEObject Type="Embed" ProgID="Equation.DSMT4" ShapeID="_x0000_i1563" DrawAspect="Content" ObjectID="_1690410090" r:id="rId717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1850D4F3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Ta có: B’C’//BC, nên </w:t>
      </w:r>
      <w:r w:rsidRPr="00A6548B">
        <w:rPr>
          <w:rFonts w:ascii="Chu Van An" w:hAnsi="Chu Van An" w:cs="Chu Van An"/>
          <w:color w:val="000000" w:themeColor="text1"/>
          <w:position w:val="-20"/>
        </w:rPr>
        <w:object w:dxaOrig="1719" w:dyaOrig="520" w14:anchorId="35BD59BD">
          <v:shape id="_x0000_i1564" type="#_x0000_t75" style="width:86.25pt;height:26.25pt" o:ole="">
            <v:imagedata r:id="rId718" o:title=""/>
          </v:shape>
          <o:OLEObject Type="Embed" ProgID="Equation.DSMT4" ShapeID="_x0000_i1564" DrawAspect="Content" ObjectID="_1690410091" r:id="rId719"/>
        </w:object>
      </w:r>
    </w:p>
    <w:p w14:paraId="7006372E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lastRenderedPageBreak/>
        <w:t xml:space="preserve">c) Ta có: A’C’//AC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740" w:dyaOrig="279" w14:anchorId="3C286FAB">
          <v:shape id="_x0000_i1565" type="#_x0000_t75" style="width:36.75pt;height:14.25pt" o:ole="">
            <v:imagedata r:id="rId720" o:title=""/>
          </v:shape>
          <o:OLEObject Type="Embed" ProgID="Equation.DSMT4" ShapeID="_x0000_i1565" DrawAspect="Content" ObjectID="_1690410092" r:id="rId721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là tam giác đều vì có các cạnh đều bằng đường chéo của các hình vuông bằng nhau. </w:t>
      </w:r>
      <w:r w:rsidRPr="00A6548B">
        <w:rPr>
          <w:rFonts w:ascii="Chu Van An" w:hAnsi="Chu Van An" w:cs="Chu Van An"/>
          <w:color w:val="000000" w:themeColor="text1"/>
        </w:rPr>
        <w:t>Do đó:</w:t>
      </w:r>
    </w:p>
    <w:p w14:paraId="397FD5CC" w14:textId="77777777" w:rsidR="005B0A1C" w:rsidRPr="00A6548B" w:rsidRDefault="005B0A1C" w:rsidP="00196F3C">
      <w:pPr>
        <w:spacing w:line="240" w:lineRule="auto"/>
        <w:ind w:firstLine="851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  <w:position w:val="-20"/>
        </w:rPr>
        <w:object w:dxaOrig="3080" w:dyaOrig="520" w14:anchorId="7650BBF3">
          <v:shape id="_x0000_i1566" type="#_x0000_t75" style="width:153.75pt;height:26.25pt" o:ole="">
            <v:imagedata r:id="rId722" o:title=""/>
          </v:shape>
          <o:OLEObject Type="Embed" ProgID="Equation.DSMT4" ShapeID="_x0000_i1566" DrawAspect="Content" ObjectID="_1690410093" r:id="rId723"/>
        </w:object>
      </w:r>
    </w:p>
    <w:p w14:paraId="6E843FB8" w14:textId="77777777" w:rsidR="005B0A1C" w:rsidRPr="00A6548B" w:rsidRDefault="005B0A1C" w:rsidP="00196F3C">
      <w:p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3: </w:t>
      </w:r>
      <w:r w:rsidRPr="00A6548B">
        <w:rPr>
          <w:rFonts w:ascii="Chu Van An" w:hAnsi="Chu Van An" w:cs="Chu Van An"/>
          <w:color w:val="000000" w:themeColor="text1"/>
        </w:rPr>
        <w:t xml:space="preserve">Cho hình hộp thoi ABCD.A’B’C’D’ có tất cả các cạnh bằng a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740" w:dyaOrig="360" w14:anchorId="1A7751A7">
          <v:shape id="_x0000_i1567" type="#_x0000_t75" style="width:137.25pt;height:18pt" o:ole="">
            <v:imagedata r:id="rId724" o:title=""/>
          </v:shape>
          <o:OLEObject Type="Embed" ProgID="Equation.DSMT4" ShapeID="_x0000_i1567" DrawAspect="Content" ObjectID="_1690410094" r:id="rId725"/>
        </w:object>
      </w:r>
      <w:r w:rsidRPr="00A6548B">
        <w:rPr>
          <w:rFonts w:ascii="Chu Van An" w:hAnsi="Chu Van An" w:cs="Chu Van An"/>
          <w:color w:val="000000" w:themeColor="text1"/>
        </w:rPr>
        <w:t xml:space="preserve"> . Chứng minh tứ giác A’B’CD là hình vuông.</w:t>
      </w:r>
    </w:p>
    <w:p w14:paraId="397273DE" w14:textId="5CCB2E1E" w:rsidR="005B0A1C" w:rsidRPr="00A6548B" w:rsidRDefault="00B4035A" w:rsidP="00196F3C">
      <w:pPr>
        <w:spacing w:line="240" w:lineRule="auto"/>
        <w:jc w:val="center"/>
        <w:rPr>
          <w:rFonts w:ascii="Chu Van An" w:hAnsi="Chu Van An" w:cs="Chu Van An"/>
        </w:rPr>
      </w:pPr>
      <w:r w:rsidRPr="00A6548B">
        <w:rPr>
          <w:rFonts w:ascii="Chu Van An" w:hAnsi="Chu Van An" w:cs="Chu Van An"/>
          <w:noProof/>
        </w:rPr>
        <w:drawing>
          <wp:anchor distT="0" distB="0" distL="114300" distR="114300" simplePos="0" relativeHeight="251641344" behindDoc="0" locked="0" layoutInCell="1" allowOverlap="1" wp14:anchorId="783ABADF" wp14:editId="088889D6">
            <wp:simplePos x="0" y="0"/>
            <wp:positionH relativeFrom="margin">
              <wp:posOffset>4905375</wp:posOffset>
            </wp:positionH>
            <wp:positionV relativeFrom="paragraph">
              <wp:posOffset>122555</wp:posOffset>
            </wp:positionV>
            <wp:extent cx="1666875" cy="1238250"/>
            <wp:effectExtent l="0" t="0" r="0" b="0"/>
            <wp:wrapSquare wrapText="bothSides"/>
            <wp:docPr id="2124572870" name="Picture 2124572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"/>
                    <pic:cNvPicPr>
                      <a:picLocks noChangeAspect="1" noChangeArrowheads="1"/>
                    </pic:cNvPicPr>
                  </pic:nvPicPr>
                  <pic:blipFill>
                    <a:blip r:embed="rId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0A1C" w:rsidRPr="00A6548B">
        <w:rPr>
          <w:rFonts w:ascii="Chu Van An" w:hAnsi="Chu Van An" w:cs="Chu Van An"/>
          <w:b/>
          <w:bCs/>
          <w:color w:val="0000CC"/>
          <w:lang w:val="vi-VN"/>
        </w:rPr>
        <w:t>Lời giả</w:t>
      </w:r>
      <w:r w:rsidR="005B0A1C" w:rsidRPr="00A6548B">
        <w:rPr>
          <w:rFonts w:ascii="Chu Van An" w:hAnsi="Chu Van An" w:cs="Chu Van An"/>
          <w:b/>
          <w:bCs/>
          <w:color w:val="0000CC"/>
        </w:rPr>
        <w:t>i</w:t>
      </w:r>
    </w:p>
    <w:p w14:paraId="76D3E9E8" w14:textId="241BE273" w:rsidR="005B0A1C" w:rsidRPr="00A6548B" w:rsidRDefault="005B0A1C" w:rsidP="005069DF">
      <w:pPr>
        <w:pStyle w:val="ListParagraph"/>
        <w:numPr>
          <w:ilvl w:val="0"/>
          <w:numId w:val="6"/>
        </w:num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</w:rPr>
        <w:t xml:space="preserve">Trước hết ta dễ thấy tứ giác A’B’CD là hình bình hành, ngoài ra B’C = a = CD nên nó là hình thoi. Ta chứng minh hình thoi A’B’CD là hình vuông. </w:t>
      </w:r>
    </w:p>
    <w:p w14:paraId="3AC15674" w14:textId="77777777" w:rsidR="005B0A1C" w:rsidRPr="00A6548B" w:rsidRDefault="005B0A1C" w:rsidP="005069DF">
      <w:pPr>
        <w:pStyle w:val="ListParagraph"/>
        <w:numPr>
          <w:ilvl w:val="0"/>
          <w:numId w:val="6"/>
        </w:num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</w:rPr>
        <w:t>Thật vây, ta có:</w:t>
      </w:r>
      <w:r w:rsidRPr="00A6548B">
        <w:rPr>
          <w:rFonts w:ascii="Chu Van An" w:hAnsi="Chu Van An" w:cs="Chu Van An"/>
          <w:position w:val="-24"/>
        </w:rPr>
        <w:object w:dxaOrig="5820" w:dyaOrig="660" w14:anchorId="719896E4">
          <v:shape id="_x0000_i1568" type="#_x0000_t75" style="width:291pt;height:33pt" o:ole="">
            <v:imagedata r:id="rId727" o:title=""/>
          </v:shape>
          <o:OLEObject Type="Embed" ProgID="Equation.DSMT4" ShapeID="_x0000_i1568" DrawAspect="Content" ObjectID="_1690410095" r:id="rId728"/>
        </w:object>
      </w:r>
    </w:p>
    <w:p w14:paraId="261E6CA5" w14:textId="77777777" w:rsidR="005B0A1C" w:rsidRPr="00A6548B" w:rsidRDefault="005B0A1C" w:rsidP="005069DF">
      <w:pPr>
        <w:pStyle w:val="ListParagraph"/>
        <w:numPr>
          <w:ilvl w:val="0"/>
          <w:numId w:val="6"/>
        </w:num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color w:val="000000" w:themeColor="text1"/>
        </w:rPr>
        <w:t xml:space="preserve">Suy ra </w:t>
      </w:r>
      <w:r w:rsidRPr="00A6548B">
        <w:rPr>
          <w:rFonts w:ascii="Chu Van An" w:hAnsi="Chu Van An" w:cs="Chu Van An"/>
          <w:position w:val="-6"/>
        </w:rPr>
        <w:object w:dxaOrig="1040" w:dyaOrig="279" w14:anchorId="05E19088">
          <v:shape id="_x0000_i1569" type="#_x0000_t75" style="width:51.75pt;height:14.25pt" o:ole="">
            <v:imagedata r:id="rId729" o:title=""/>
          </v:shape>
          <o:OLEObject Type="Embed" ProgID="Equation.DSMT4" ShapeID="_x0000_i1569" DrawAspect="Content" ObjectID="_1690410096" r:id="rId730"/>
        </w:object>
      </w:r>
      <w:r w:rsidRPr="00A6548B">
        <w:rPr>
          <w:rFonts w:ascii="Chu Van An" w:hAnsi="Chu Van An" w:cs="Chu Van An"/>
          <w:color w:val="000000" w:themeColor="text1"/>
        </w:rPr>
        <w:t xml:space="preserve"> . Vậy tứ giác A’B’CD là hình vuông. </w:t>
      </w:r>
    </w:p>
    <w:p w14:paraId="48480EB5" w14:textId="77777777" w:rsidR="005B0A1C" w:rsidRPr="00A6548B" w:rsidRDefault="005B0A1C" w:rsidP="00196F3C">
      <w:p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4: </w:t>
      </w:r>
      <w:r w:rsidRPr="00A6548B">
        <w:rPr>
          <w:rFonts w:ascii="Chu Van An" w:hAnsi="Chu Van An" w:cs="Chu Van An"/>
          <w:color w:val="000000" w:themeColor="text1"/>
          <w:lang w:val="nl-NL"/>
        </w:rPr>
        <w:t>Cho</w:t>
      </w:r>
      <w:r w:rsidRPr="00A6548B">
        <w:rPr>
          <w:rFonts w:ascii="Chu Van An" w:hAnsi="Chu Van An" w:cs="Chu Van An"/>
          <w:color w:val="000000" w:themeColor="text1"/>
        </w:rPr>
        <w:t xml:space="preserve"> hình hộp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1640" w:dyaOrig="279" w14:anchorId="640F726E">
          <v:shape id="_x0000_i1570" type="#_x0000_t75" style="width:81.75pt;height:14.25pt" o:ole="">
            <v:imagedata r:id="rId731" o:title=""/>
          </v:shape>
          <o:OLEObject Type="Embed" ProgID="Equation.DSMT4" ShapeID="_x0000_i1570" DrawAspect="Content" ObjectID="_1690410097" r:id="rId732"/>
        </w:object>
      </w:r>
      <w:r w:rsidRPr="00A6548B">
        <w:rPr>
          <w:rFonts w:ascii="Chu Van An" w:hAnsi="Chu Van An" w:cs="Chu Van An"/>
          <w:color w:val="000000" w:themeColor="text1"/>
        </w:rPr>
        <w:t xml:space="preserve"> có độ dài tất cả các cạnh bằng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00" w:dyaOrig="220" w14:anchorId="3FA5D9F3">
          <v:shape id="_x0000_i1571" type="#_x0000_t75" style="width:9.75pt;height:11.25pt" o:ole="">
            <v:imagedata r:id="rId733" o:title=""/>
          </v:shape>
          <o:OLEObject Type="Embed" ProgID="Equation.DSMT4" ShapeID="_x0000_i1571" DrawAspect="Content" ObjectID="_1690410098" r:id="rId734"/>
        </w:object>
      </w:r>
      <w:r w:rsidRPr="00A6548B">
        <w:rPr>
          <w:rFonts w:ascii="Chu Van An" w:hAnsi="Chu Van An" w:cs="Chu Van An"/>
          <w:color w:val="000000" w:themeColor="text1"/>
        </w:rPr>
        <w:t xml:space="preserve"> và các góc </w:t>
      </w:r>
      <w:r w:rsidRPr="00A6548B">
        <w:rPr>
          <w:rFonts w:ascii="Chu Van An" w:hAnsi="Chu Van An" w:cs="Chu Van An"/>
          <w:color w:val="000000" w:themeColor="text1"/>
          <w:position w:val="-10"/>
        </w:rPr>
        <w:object w:dxaOrig="1160" w:dyaOrig="320" w14:anchorId="58A72002">
          <v:shape id="_x0000_i1572" type="#_x0000_t75" style="width:57.75pt;height:15.75pt" o:ole="">
            <v:imagedata r:id="rId735" o:title=""/>
          </v:shape>
          <o:OLEObject Type="Embed" ProgID="Equation.DSMT4" ShapeID="_x0000_i1572" DrawAspect="Content" ObjectID="_1690410099" r:id="rId736"/>
        </w:object>
      </w:r>
      <w:r w:rsidRPr="00A6548B">
        <w:rPr>
          <w:rFonts w:ascii="Chu Van An" w:hAnsi="Chu Van An" w:cs="Chu Van An"/>
          <w:color w:val="000000" w:themeColor="text1"/>
        </w:rPr>
        <w:t xml:space="preserve">,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600" w:dyaOrig="260" w14:anchorId="1E83D9AD">
          <v:shape id="_x0000_i1573" type="#_x0000_t75" style="width:30pt;height:12.75pt" o:ole="">
            <v:imagedata r:id="rId737" o:title=""/>
          </v:shape>
          <o:OLEObject Type="Embed" ProgID="Equation.DSMT4" ShapeID="_x0000_i1573" DrawAspect="Content" ObjectID="_1690410100" r:id="rId738"/>
        </w:object>
      </w:r>
      <w:r w:rsidRPr="00A6548B">
        <w:rPr>
          <w:rFonts w:ascii="Chu Van An" w:hAnsi="Chu Van An" w:cs="Chu Van An"/>
          <w:color w:val="000000" w:themeColor="text1"/>
        </w:rPr>
        <w:t xml:space="preserve"> đều bằng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00" w:dyaOrig="279" w14:anchorId="4342795F">
          <v:shape id="_x0000_i1574" type="#_x0000_t75" style="width:20.25pt;height:14.25pt" o:ole="">
            <v:imagedata r:id="rId739" o:title=""/>
          </v:shape>
          <o:OLEObject Type="Embed" ProgID="Equation.DSMT4" ShapeID="_x0000_i1574" DrawAspect="Content" ObjectID="_1690410101" r:id="rId740"/>
        </w:object>
      </w:r>
      <w:r w:rsidRPr="00A6548B">
        <w:rPr>
          <w:rFonts w:ascii="Chu Van An" w:hAnsi="Chu Van An" w:cs="Chu Van An"/>
          <w:color w:val="000000" w:themeColor="text1"/>
        </w:rPr>
        <w:t xml:space="preserve">. Gọi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320" w:dyaOrig="260" w14:anchorId="6836FBD7">
          <v:shape id="_x0000_i1575" type="#_x0000_t75" style="width:15.75pt;height:12.75pt" o:ole="">
            <v:imagedata r:id="rId741" o:title=""/>
          </v:shape>
          <o:OLEObject Type="Embed" ProgID="Equation.DSMT4" ShapeID="_x0000_i1575" DrawAspect="Content" ObjectID="_1690410102" r:id="rId742"/>
        </w:object>
      </w:r>
      <w:r w:rsidRPr="00A6548B">
        <w:rPr>
          <w:rFonts w:ascii="Chu Van An" w:hAnsi="Chu Van An" w:cs="Chu Van An"/>
          <w:color w:val="000000" w:themeColor="text1"/>
        </w:rPr>
        <w:t xml:space="preserve"> </w:t>
      </w:r>
      <w:r w:rsidRPr="00A6548B">
        <w:rPr>
          <w:rFonts w:ascii="Chu Van An" w:hAnsi="Chu Van An" w:cs="Chu Van An"/>
          <w:i/>
          <w:color w:val="000000" w:themeColor="text1"/>
        </w:rPr>
        <w:t xml:space="preserve">, </w:t>
      </w:r>
      <w:r w:rsidRPr="00A6548B">
        <w:rPr>
          <w:rFonts w:ascii="Chu Van An" w:hAnsi="Chu Van An" w:cs="Chu Van An"/>
          <w:i/>
          <w:color w:val="000000" w:themeColor="text1"/>
          <w:position w:val="-6"/>
        </w:rPr>
        <w:object w:dxaOrig="279" w:dyaOrig="279" w14:anchorId="20684824">
          <v:shape id="_x0000_i1576" type="#_x0000_t75" style="width:14.25pt;height:14.25pt" o:ole="">
            <v:imagedata r:id="rId743" o:title=""/>
          </v:shape>
          <o:OLEObject Type="Embed" ProgID="Equation.DSMT4" ShapeID="_x0000_i1576" DrawAspect="Content" ObjectID="_1690410103" r:id="rId744"/>
        </w:object>
      </w:r>
      <w:r w:rsidRPr="00A6548B">
        <w:rPr>
          <w:rFonts w:ascii="Chu Van An" w:hAnsi="Chu Van An" w:cs="Chu Van An"/>
          <w:i/>
          <w:color w:val="000000" w:themeColor="text1"/>
        </w:rPr>
        <w:t xml:space="preserve"> </w:t>
      </w:r>
      <w:r w:rsidRPr="00A6548B">
        <w:rPr>
          <w:rFonts w:ascii="Chu Van An" w:hAnsi="Chu Van An" w:cs="Chu Van An"/>
          <w:color w:val="000000" w:themeColor="text1"/>
        </w:rPr>
        <w:t xml:space="preserve">lần lượt là trung điểm của </w:t>
      </w:r>
      <w:r w:rsidRPr="00A6548B">
        <w:rPr>
          <w:rFonts w:ascii="Chu Van An" w:hAnsi="Chu Van An" w:cs="Chu Van An"/>
          <w:color w:val="000000" w:themeColor="text1"/>
          <w:position w:val="-10"/>
        </w:rPr>
        <w:object w:dxaOrig="859" w:dyaOrig="320" w14:anchorId="5BA4492B">
          <v:shape id="_x0000_i1577" type="#_x0000_t75" style="width:42.75pt;height:15.75pt" o:ole="">
            <v:imagedata r:id="rId745" o:title=""/>
          </v:shape>
          <o:OLEObject Type="Embed" ProgID="Equation.DSMT4" ShapeID="_x0000_i1577" DrawAspect="Content" ObjectID="_1690410104" r:id="rId746"/>
        </w:object>
      </w:r>
      <w:r w:rsidRPr="00A6548B">
        <w:rPr>
          <w:rFonts w:ascii="Chu Van An" w:hAnsi="Chu Van An" w:cs="Chu Van An"/>
          <w:color w:val="000000" w:themeColor="text1"/>
        </w:rPr>
        <w:t xml:space="preserve">. Gọi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40" w:dyaOrig="220" w14:anchorId="4897EA63">
          <v:shape id="_x0000_i1578" type="#_x0000_t75" style="width:12pt;height:11.25pt" o:ole="">
            <v:imagedata r:id="rId747" o:title=""/>
          </v:shape>
          <o:OLEObject Type="Embed" ProgID="Equation.DSMT4" ShapeID="_x0000_i1578" DrawAspect="Content" ObjectID="_1690410105" r:id="rId748"/>
        </w:object>
      </w:r>
      <w:r w:rsidRPr="00A6548B">
        <w:rPr>
          <w:rFonts w:ascii="Chu Van An" w:hAnsi="Chu Van An" w:cs="Chu Van An"/>
          <w:color w:val="000000" w:themeColor="text1"/>
        </w:rPr>
        <w:t xml:space="preserve"> là góc tạo bởi hai đường thẳng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60" w:dyaOrig="279" w14:anchorId="0707A3CC">
          <v:shape id="_x0000_i1579" type="#_x0000_t75" style="width:23.25pt;height:14.25pt" o:ole="">
            <v:imagedata r:id="rId749" o:title=""/>
          </v:shape>
          <o:OLEObject Type="Embed" ProgID="Equation.DSMT4" ShapeID="_x0000_i1579" DrawAspect="Content" ObjectID="_1690410106" r:id="rId750"/>
        </w:object>
      </w:r>
      <w:r w:rsidRPr="00A6548B">
        <w:rPr>
          <w:rFonts w:ascii="Chu Van An" w:hAnsi="Chu Van An" w:cs="Chu Van An"/>
          <w:color w:val="000000" w:themeColor="text1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60" w:dyaOrig="279" w14:anchorId="4B2375B1">
          <v:shape id="_x0000_i1580" type="#_x0000_t75" style="width:23.25pt;height:14.25pt" o:ole="">
            <v:imagedata r:id="rId751" o:title=""/>
          </v:shape>
          <o:OLEObject Type="Embed" ProgID="Equation.DSMT4" ShapeID="_x0000_i1580" DrawAspect="Content" ObjectID="_1690410107" r:id="rId752"/>
        </w:object>
      </w:r>
      <w:r w:rsidRPr="00A6548B">
        <w:rPr>
          <w:rFonts w:ascii="Chu Van An" w:hAnsi="Chu Van An" w:cs="Chu Van An"/>
          <w:color w:val="000000" w:themeColor="text1"/>
        </w:rPr>
        <w:t xml:space="preserve">. Tính giá trị của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580" w:dyaOrig="220" w14:anchorId="2A66E410">
          <v:shape id="_x0000_i1581" type="#_x0000_t75" style="width:29.25pt;height:11.25pt" o:ole="">
            <v:imagedata r:id="rId753" o:title=""/>
          </v:shape>
          <o:OLEObject Type="Embed" ProgID="Equation.DSMT4" ShapeID="_x0000_i1581" DrawAspect="Content" ObjectID="_1690410108" r:id="rId754"/>
        </w:object>
      </w:r>
    </w:p>
    <w:p w14:paraId="18E5F47B" w14:textId="77777777" w:rsidR="005B0A1C" w:rsidRPr="00A6548B" w:rsidRDefault="005B0A1C" w:rsidP="00196F3C">
      <w:pPr>
        <w:spacing w:line="240" w:lineRule="auto"/>
        <w:jc w:val="center"/>
        <w:rPr>
          <w:rFonts w:ascii="Chu Van An" w:hAnsi="Chu Van An" w:cs="Chu Van A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</w:t>
      </w:r>
      <w:r w:rsidRPr="00A6548B">
        <w:rPr>
          <w:rFonts w:ascii="Chu Van An" w:hAnsi="Chu Van An" w:cs="Chu Van An"/>
          <w:b/>
          <w:bCs/>
          <w:color w:val="0000CC"/>
        </w:rPr>
        <w:t>i</w:t>
      </w:r>
    </w:p>
    <w:p w14:paraId="48E0D5D2" w14:textId="0AEE309A" w:rsidR="005B0A1C" w:rsidRPr="00A6548B" w:rsidRDefault="005B0A1C" w:rsidP="005069DF">
      <w:pPr>
        <w:pStyle w:val="ListParagraph"/>
        <w:numPr>
          <w:ilvl w:val="0"/>
          <w:numId w:val="7"/>
        </w:numPr>
        <w:spacing w:before="120"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noProof/>
          <w:color w:val="000000" w:themeColor="text1"/>
        </w:rPr>
        <w:drawing>
          <wp:anchor distT="0" distB="0" distL="114300" distR="114300" simplePos="0" relativeHeight="251667968" behindDoc="0" locked="0" layoutInCell="1" allowOverlap="1" wp14:anchorId="326711CD" wp14:editId="6ECB2D87">
            <wp:simplePos x="0" y="0"/>
            <wp:positionH relativeFrom="margin">
              <wp:posOffset>4794885</wp:posOffset>
            </wp:positionH>
            <wp:positionV relativeFrom="paragraph">
              <wp:posOffset>154940</wp:posOffset>
            </wp:positionV>
            <wp:extent cx="1958340" cy="1828800"/>
            <wp:effectExtent l="0" t="0" r="3810" b="0"/>
            <wp:wrapSquare wrapText="bothSides"/>
            <wp:docPr id="2124572880" name="Picture 2124572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Ta có </w:t>
      </w:r>
      <w:r w:rsidRPr="00A6548B">
        <w:rPr>
          <w:rFonts w:ascii="Chu Van An" w:hAnsi="Chu Van An" w:cs="Chu Van An"/>
          <w:position w:val="-30"/>
        </w:rPr>
        <w:object w:dxaOrig="1219" w:dyaOrig="720" w14:anchorId="11382EF4">
          <v:shape id="_x0000_i1582" type="#_x0000_t75" style="width:60.75pt;height:36pt" o:ole="">
            <v:imagedata r:id="rId756" o:title=""/>
          </v:shape>
          <o:OLEObject Type="Embed" ProgID="Equation.DSMT4" ShapeID="_x0000_i1582" DrawAspect="Content" ObjectID="_1690410109" r:id="rId757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với </w:t>
      </w:r>
      <w:r w:rsidRPr="00A6548B">
        <w:rPr>
          <w:rFonts w:ascii="Chu Van An" w:hAnsi="Chu Van An" w:cs="Chu Van An"/>
          <w:i/>
          <w:color w:val="000000" w:themeColor="text1"/>
          <w:lang w:val="fr-FR"/>
        </w:rPr>
        <w:t>P</w: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là trung điểm của </w:t>
      </w:r>
      <w:r w:rsidRPr="00A6548B">
        <w:rPr>
          <w:rFonts w:ascii="Chu Van An" w:hAnsi="Chu Van An" w:cs="Chu Van An"/>
          <w:position w:val="-6"/>
        </w:rPr>
        <w:object w:dxaOrig="480" w:dyaOrig="279" w14:anchorId="336DEECE">
          <v:shape id="_x0000_i1583" type="#_x0000_t75" style="width:24pt;height:14.25pt" o:ole="">
            <v:imagedata r:id="rId758" o:title=""/>
          </v:shape>
          <o:OLEObject Type="Embed" ProgID="Equation.DSMT4" ShapeID="_x0000_i1583" DrawAspect="Content" ObjectID="_1690410110" r:id="rId759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.   </w:t>
      </w:r>
    </w:p>
    <w:p w14:paraId="7477A989" w14:textId="77777777" w:rsidR="005B0A1C" w:rsidRPr="00A6548B" w:rsidRDefault="005B0A1C" w:rsidP="005069DF">
      <w:pPr>
        <w:pStyle w:val="ListParagraph"/>
        <w:numPr>
          <w:ilvl w:val="0"/>
          <w:numId w:val="7"/>
        </w:numPr>
        <w:spacing w:before="120"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Suy ra </w:t>
      </w:r>
      <w:r w:rsidRPr="00A6548B">
        <w:rPr>
          <w:rFonts w:ascii="Chu Van An" w:hAnsi="Chu Van An" w:cs="Chu Van An"/>
          <w:position w:val="-14"/>
        </w:rPr>
        <w:object w:dxaOrig="3159" w:dyaOrig="460" w14:anchorId="1B6F161A">
          <v:shape id="_x0000_i1584" type="#_x0000_t75" style="width:158.25pt;height:23.25pt" o:ole="">
            <v:imagedata r:id="rId760" o:title=""/>
          </v:shape>
          <o:OLEObject Type="Embed" ProgID="Equation.DSMT4" ShapeID="_x0000_i1584" DrawAspect="Content" ObjectID="_1690410111" r:id="rId761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2DAFDB37" w14:textId="77777777" w:rsidR="005B0A1C" w:rsidRPr="00A6548B" w:rsidRDefault="005B0A1C" w:rsidP="005069DF">
      <w:pPr>
        <w:pStyle w:val="ListParagraph"/>
        <w:numPr>
          <w:ilvl w:val="0"/>
          <w:numId w:val="7"/>
        </w:numPr>
        <w:spacing w:before="120"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Vì </w:t>
      </w:r>
      <w:r w:rsidRPr="00A6548B">
        <w:rPr>
          <w:rFonts w:ascii="Chu Van An" w:hAnsi="Chu Van An" w:cs="Chu Van An"/>
          <w:position w:val="-6"/>
        </w:rPr>
        <w:object w:dxaOrig="2720" w:dyaOrig="360" w14:anchorId="0FAF9EF1">
          <v:shape id="_x0000_i1585" type="#_x0000_t75" style="width:135.75pt;height:18.75pt" o:ole="">
            <v:imagedata r:id="rId762" o:title=""/>
          </v:shape>
          <o:OLEObject Type="Embed" ProgID="Equation.DSMT4" ShapeID="_x0000_i1585" DrawAspect="Content" ObjectID="_1690410112" r:id="rId763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và các cạnh của hình hộp bằng </w:t>
      </w:r>
      <w:r w:rsidRPr="00A6548B">
        <w:rPr>
          <w:rFonts w:ascii="Chu Van An" w:hAnsi="Chu Van An" w:cs="Chu Van An"/>
          <w:i/>
          <w:color w:val="000000" w:themeColor="text1"/>
          <w:lang w:val="fr-FR"/>
        </w:rPr>
        <w:t>a</w: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. Do đó </w:t>
      </w:r>
      <w:r w:rsidRPr="00A6548B">
        <w:rPr>
          <w:rFonts w:ascii="Chu Van An" w:hAnsi="Chu Van An" w:cs="Chu Van An"/>
          <w:position w:val="-10"/>
        </w:rPr>
        <w:object w:dxaOrig="2620" w:dyaOrig="380" w14:anchorId="5F713F91">
          <v:shape id="_x0000_i1586" type="#_x0000_t75" style="width:131.25pt;height:18.75pt" o:ole="">
            <v:imagedata r:id="rId764" o:title=""/>
          </v:shape>
          <o:OLEObject Type="Embed" ProgID="Equation.DSMT4" ShapeID="_x0000_i1586" DrawAspect="Content" ObjectID="_1690410113" r:id="rId765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4E799CEE" w14:textId="77777777" w:rsidR="005B0A1C" w:rsidRPr="00A6548B" w:rsidRDefault="005B0A1C" w:rsidP="005069DF">
      <w:pPr>
        <w:pStyle w:val="ListParagraph"/>
        <w:numPr>
          <w:ilvl w:val="0"/>
          <w:numId w:val="7"/>
        </w:numPr>
        <w:spacing w:before="120"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Suy ra </w:t>
      </w:r>
      <w:r w:rsidRPr="00A6548B">
        <w:rPr>
          <w:rFonts w:ascii="Chu Van An" w:hAnsi="Chu Van An" w:cs="Chu Van An"/>
          <w:position w:val="-24"/>
        </w:rPr>
        <w:object w:dxaOrig="4140" w:dyaOrig="680" w14:anchorId="16A08A79">
          <v:shape id="_x0000_i1587" type="#_x0000_t75" style="width:207pt;height:33.75pt" o:ole="">
            <v:imagedata r:id="rId766" o:title=""/>
          </v:shape>
          <o:OLEObject Type="Embed" ProgID="Equation.DSMT4" ShapeID="_x0000_i1587" DrawAspect="Content" ObjectID="_1690410114" r:id="rId767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2A862909" w14:textId="77777777" w:rsidR="005B0A1C" w:rsidRPr="00A6548B" w:rsidRDefault="005B0A1C" w:rsidP="005069DF">
      <w:pPr>
        <w:pStyle w:val="ListParagraph"/>
        <w:numPr>
          <w:ilvl w:val="0"/>
          <w:numId w:val="7"/>
        </w:numPr>
        <w:spacing w:before="120"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Áp dụng định lý cos cho tam giác </w:t>
      </w:r>
      <w:r w:rsidRPr="00A6548B">
        <w:rPr>
          <w:rFonts w:ascii="Chu Van An" w:hAnsi="Chu Van An" w:cs="Chu Van An"/>
          <w:position w:val="-4"/>
        </w:rPr>
        <w:object w:dxaOrig="620" w:dyaOrig="260" w14:anchorId="27ED13E8">
          <v:shape id="_x0000_i1588" type="#_x0000_t75" style="width:30.75pt;height:12.75pt" o:ole="">
            <v:imagedata r:id="rId768" o:title=""/>
          </v:shape>
          <o:OLEObject Type="Embed" ProgID="Equation.DSMT4" ShapeID="_x0000_i1588" DrawAspect="Content" ObjectID="_1690410115" r:id="rId769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, ta có</w:t>
      </w:r>
    </w:p>
    <w:p w14:paraId="737E01FB" w14:textId="4E2215AF" w:rsidR="00D42531" w:rsidRPr="00A6548B" w:rsidRDefault="005B0A1C" w:rsidP="00196F3C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spacing w:before="120" w:line="240" w:lineRule="auto"/>
        <w:ind w:left="1713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position w:val="-24"/>
        </w:rPr>
        <w:object w:dxaOrig="3379" w:dyaOrig="680" w14:anchorId="4D217DDA">
          <v:shape id="_x0000_i1589" type="#_x0000_t75" style="width:168.75pt;height:33.75pt" o:ole="">
            <v:imagedata r:id="rId770" o:title=""/>
          </v:shape>
          <o:OLEObject Type="Embed" ProgID="Equation.DSMT4" ShapeID="_x0000_i1589" DrawAspect="Content" ObjectID="_1690410116" r:id="rId771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65A39ED5" w14:textId="4D6C3BD1" w:rsidR="003B77C9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A6548B" w:rsidRPr="00407811" w14:paraId="0F8C4B30" w14:textId="77777777" w:rsidTr="00A6548B">
        <w:tc>
          <w:tcPr>
            <w:tcW w:w="5727" w:type="dxa"/>
            <w:shd w:val="clear" w:color="auto" w:fill="auto"/>
          </w:tcPr>
          <w:p w14:paraId="4ECCFF5C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407811">
              <w:rPr>
                <w:rFonts w:ascii="Chu Van An" w:hAnsi="Chu Van An" w:cs="Chu Van An"/>
              </w:rPr>
              <w:t xml:space="preserve">Cho hình chóp tứ giác đều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930" w:dyaOrig="285" w14:anchorId="1DF5D140">
                <v:shape id="_x0000_i24891" type="#_x0000_t75" style="width:46.5pt;height:14.25pt" o:ole="">
                  <v:imagedata r:id="rId772" o:title=""/>
                </v:shape>
                <o:OLEObject Type="Embed" ProgID="Equation.DSMT4" ShapeID="_x0000_i24891" DrawAspect="Content" ObjectID="_1690410117" r:id="rId773"/>
              </w:object>
            </w:r>
            <w:r w:rsidRPr="00407811">
              <w:rPr>
                <w:rFonts w:ascii="Chu Van An" w:hAnsi="Chu Van An" w:cs="Chu Van An"/>
              </w:rPr>
              <w:t xml:space="preserve"> có tất cả các cạnh đều bằng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10" w14:anchorId="7A69388C">
                <v:shape id="_x0000_i24892" type="#_x0000_t75" style="width:9.75pt;height:10.5pt" o:ole="">
                  <v:imagedata r:id="rId774" o:title=""/>
                </v:shape>
                <o:OLEObject Type="Embed" ProgID="Equation.DSMT4" ShapeID="_x0000_i24892" DrawAspect="Content" ObjectID="_1690410118" r:id="rId775"/>
              </w:object>
            </w:r>
            <w:r w:rsidRPr="00407811">
              <w:rPr>
                <w:rFonts w:ascii="Chu Van An" w:hAnsi="Chu Van An" w:cs="Chu Van An"/>
              </w:rPr>
              <w:t xml:space="preserve">. Số đo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285" w14:anchorId="31AB4AD2">
                <v:shape id="_x0000_i24893" type="#_x0000_t75" style="width:19.5pt;height:14.25pt" o:ole="">
                  <v:imagedata r:id="rId776" o:title=""/>
                </v:shape>
                <o:OLEObject Type="Embed" ProgID="Equation.DSMT4" ShapeID="_x0000_i24893" DrawAspect="Content" ObjectID="_1690410119" r:id="rId777"/>
              </w:object>
            </w:r>
            <w:r w:rsidRPr="00407811">
              <w:rPr>
                <w:rFonts w:ascii="Chu Van An" w:hAnsi="Chu Van An" w:cs="Chu Van An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30" w:dyaOrig="285" w14:anchorId="13622CCA">
                <v:shape id="_x0000_i24894" type="#_x0000_t75" style="width:16.5pt;height:14.25pt" o:ole="">
                  <v:imagedata r:id="rId778" o:title=""/>
                </v:shape>
                <o:OLEObject Type="Embed" ProgID="Equation.DSMT4" ShapeID="_x0000_i24894" DrawAspect="Content" ObjectID="_1690410120" r:id="rId779"/>
              </w:object>
            </w:r>
            <w:r w:rsidRPr="00407811">
              <w:rPr>
                <w:rFonts w:ascii="Chu Van An" w:hAnsi="Chu Van An" w:cs="Chu Van An"/>
              </w:rPr>
              <w:t xml:space="preserve"> bằng</w:t>
            </w:r>
          </w:p>
          <w:p w14:paraId="296D3D7F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385CF456">
                <v:shape id="_x0000_i24895" type="#_x0000_t75" style="width:20.25pt;height:14.25pt" o:ole="">
                  <v:imagedata r:id="rId780" o:title=""/>
                </v:shape>
                <o:OLEObject Type="Embed" ProgID="Equation.DSMT4" ShapeID="_x0000_i24895" DrawAspect="Content" ObjectID="_1690410121" r:id="rId781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95" w:dyaOrig="285" w14:anchorId="61164E7F">
                <v:shape id="_x0000_i24896" type="#_x0000_t75" style="width:24.75pt;height:14.25pt" o:ole="">
                  <v:imagedata r:id="rId782" o:title=""/>
                </v:shape>
                <o:OLEObject Type="Embed" ProgID="Equation.DSMT4" ShapeID="_x0000_i24896" DrawAspect="Content" ObjectID="_1690410122" r:id="rId783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2FCE5460">
                <v:shape id="_x0000_i24897" type="#_x0000_t75" style="width:20.25pt;height:14.25pt" o:ole="">
                  <v:imagedata r:id="rId784" o:title=""/>
                </v:shape>
                <o:OLEObject Type="Embed" ProgID="Equation.DSMT4" ShapeID="_x0000_i24897" DrawAspect="Content" ObjectID="_1690410123" r:id="rId785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987B27B">
                <v:shape id="_x0000_i24898" type="#_x0000_t75" style="width:20.25pt;height:14.25pt" o:ole="">
                  <v:imagedata r:id="rId786" o:title=""/>
                </v:shape>
                <o:OLEObject Type="Embed" ProgID="Equation.DSMT4" ShapeID="_x0000_i24898" DrawAspect="Content" ObjectID="_1690410124" r:id="rId787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EDCF924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E4EC945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5F6B59EA" w14:textId="77777777" w:rsidTr="00A6548B">
        <w:tc>
          <w:tcPr>
            <w:tcW w:w="5727" w:type="dxa"/>
            <w:shd w:val="clear" w:color="auto" w:fill="auto"/>
          </w:tcPr>
          <w:p w14:paraId="142D323A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Mệnh đề nào sau đây là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đúng?</w:t>
            </w:r>
          </w:p>
          <w:p w14:paraId="24ECA0FB" w14:textId="77777777" w:rsidR="00A6548B" w:rsidRPr="00407811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Góc giữa hai đường thẳng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25" w14:anchorId="05D6D6BA">
                <v:shape id="_x0000_i24899" type="#_x0000_t75" style="width:10.5pt;height:11.25pt" o:ole="">
                  <v:imagedata r:id="rId788" o:title=""/>
                </v:shape>
                <o:OLEObject Type="Embed" ProgID="Equation.DSMT4" ShapeID="_x0000_i24899" DrawAspect="Content" ObjectID="_1690410125" r:id="rId78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85" w14:anchorId="1DF86055">
                <v:shape id="_x0000_i24900" type="#_x0000_t75" style="width:10.5pt;height:14.25pt" o:ole="">
                  <v:imagedata r:id="rId790" o:title=""/>
                </v:shape>
                <o:OLEObject Type="Embed" ProgID="Equation.DSMT4" ShapeID="_x0000_i24900" DrawAspect="Content" ObjectID="_1690410126" r:id="rId79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 góc giữa hai đường thẳng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25" w14:anchorId="5C9470A6">
                <v:shape id="_x0000_i24901" type="#_x0000_t75" style="width:10.5pt;height:11.25pt" o:ole="">
                  <v:imagedata r:id="rId788" o:title=""/>
                </v:shape>
                <o:OLEObject Type="Embed" ProgID="Equation.DSMT4" ShapeID="_x0000_i24901" DrawAspect="Content" ObjectID="_1690410127" r:id="rId79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180" w:dyaOrig="225" w14:anchorId="45B26CFE">
                <v:shape id="_x0000_i24902" type="#_x0000_t75" style="width:9pt;height:11.25pt" o:ole="">
                  <v:imagedata r:id="rId793" o:title=""/>
                </v:shape>
                <o:OLEObject Type="Embed" ProgID="Equation.DSMT4" ShapeID="_x0000_i24902" DrawAspect="Content" ObjectID="_1690410128" r:id="rId79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thì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85" w14:anchorId="690C1A32">
                <v:shape id="_x0000_i24903" type="#_x0000_t75" style="width:10.5pt;height:14.25pt" o:ole="">
                  <v:imagedata r:id="rId795" o:title=""/>
                </v:shape>
                <o:OLEObject Type="Embed" ProgID="Equation.DSMT4" ShapeID="_x0000_i24903" DrawAspect="Content" ObjectID="_1690410129" r:id="rId79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song song với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180" w:dyaOrig="225" w14:anchorId="1055ECC6">
                <v:shape id="_x0000_i24904" type="#_x0000_t75" style="width:9pt;height:11.25pt" o:ole="">
                  <v:imagedata r:id="rId797" o:title=""/>
                </v:shape>
                <o:OLEObject Type="Embed" ProgID="Equation.DSMT4" ShapeID="_x0000_i24904" DrawAspect="Content" ObjectID="_1690410130" r:id="rId79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24E882B8" w14:textId="77777777" w:rsidR="00A6548B" w:rsidRPr="00407811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>B.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>Góc giữa hai đường thẳng bằng góc giữa hai véctơ chỉ phương của hai đường thẳng đó.</w:t>
            </w:r>
          </w:p>
          <w:p w14:paraId="06EB95E7" w14:textId="77777777" w:rsidR="00A6548B" w:rsidRPr="00407811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>C.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>Góc giữa hai đường thẳng là góc nhọn.</w:t>
            </w:r>
          </w:p>
          <w:p w14:paraId="16E27638" w14:textId="77777777" w:rsidR="00A6548B" w:rsidRPr="00407811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D.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Góc giữa hai đường thẳng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25" w14:anchorId="4B691E07">
                <v:shape id="_x0000_i24905" type="#_x0000_t75" style="width:10.5pt;height:11.25pt" o:ole="">
                  <v:imagedata r:id="rId788" o:title=""/>
                </v:shape>
                <o:OLEObject Type="Embed" ProgID="Equation.DSMT4" ShapeID="_x0000_i24905" DrawAspect="Content" ObjectID="_1690410131" r:id="rId79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85" w14:anchorId="1AB1D1EE">
                <v:shape id="_x0000_i24906" type="#_x0000_t75" style="width:10.5pt;height:14.25pt" o:ole="">
                  <v:imagedata r:id="rId790" o:title=""/>
                </v:shape>
                <o:OLEObject Type="Embed" ProgID="Equation.DSMT4" ShapeID="_x0000_i24906" DrawAspect="Content" ObjectID="_1690410132" r:id="rId80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 góc giữa hai đường thẳng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25" w14:anchorId="32CF53B4">
                <v:shape id="_x0000_i24907" type="#_x0000_t75" style="width:10.5pt;height:11.25pt" o:ole="">
                  <v:imagedata r:id="rId788" o:title=""/>
                </v:shape>
                <o:OLEObject Type="Embed" ProgID="Equation.DSMT4" ShapeID="_x0000_i24907" DrawAspect="Content" ObjectID="_1690410133" r:id="rId80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180" w:dyaOrig="225" w14:anchorId="56CAFBBA">
                <v:shape id="_x0000_i24908" type="#_x0000_t75" style="width:9pt;height:11.25pt" o:ole="">
                  <v:imagedata r:id="rId793" o:title=""/>
                </v:shape>
                <o:OLEObject Type="Embed" ProgID="Equation.DSMT4" ShapeID="_x0000_i24908" DrawAspect="Content" ObjectID="_1690410134" r:id="rId80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khi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210" w:dyaOrig="285" w14:anchorId="4427F885">
                <v:shape id="_x0000_i24909" type="#_x0000_t75" style="width:10.5pt;height:14.25pt" o:ole="">
                  <v:imagedata r:id="rId795" o:title=""/>
                </v:shape>
                <o:OLEObject Type="Embed" ProgID="Equation.DSMT4" ShapeID="_x0000_i24909" DrawAspect="Content" ObjectID="_1690410135" r:id="rId803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song song hoặc trùng với </w:t>
            </w:r>
            <w:r w:rsidRPr="00407811">
              <w:rPr>
                <w:rFonts w:ascii="Chu Van An" w:eastAsia="Arial" w:hAnsi="Chu Van An" w:cs="Chu Van An"/>
                <w:color w:val="000000"/>
                <w:position w:val="-6"/>
              </w:rPr>
              <w:object w:dxaOrig="180" w:dyaOrig="225" w14:anchorId="4C75DA03">
                <v:shape id="_x0000_i24910" type="#_x0000_t75" style="width:9pt;height:11.25pt" o:ole="">
                  <v:imagedata r:id="rId797" o:title=""/>
                </v:shape>
                <o:OLEObject Type="Embed" ProgID="Equation.DSMT4" ShapeID="_x0000_i24910" DrawAspect="Content" ObjectID="_1690410136" r:id="rId80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08DDF7C5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6770799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407811" w14:paraId="3D98B5A2" w14:textId="77777777" w:rsidTr="00A6548B">
        <w:tc>
          <w:tcPr>
            <w:tcW w:w="5727" w:type="dxa"/>
            <w:shd w:val="clear" w:color="auto" w:fill="auto"/>
          </w:tcPr>
          <w:p w14:paraId="34653DFA" w14:textId="77777777" w:rsidR="00A6548B" w:rsidRPr="00407811" w:rsidRDefault="00A6548B" w:rsidP="00FC6C1B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>Câu 3:</w:t>
            </w:r>
            <w:r w:rsidRPr="00407811">
              <w:rPr>
                <w:rFonts w:ascii="Chu Van An" w:hAnsi="Chu Van An" w:cs="Chu Van An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635" w:dyaOrig="285" w14:anchorId="60397ACE">
                <v:shape id="_x0000_i24911" type="#_x0000_t75" style="width:81.75pt;height:14.25pt" o:ole="">
                  <v:imagedata r:id="rId805" o:title=""/>
                </v:shape>
                <o:OLEObject Type="Embed" ProgID="Equation.DSMT4" ShapeID="_x0000_i24911" DrawAspect="Content" ObjectID="_1690410137" r:id="rId806"/>
              </w:object>
            </w:r>
            <w:r w:rsidRPr="00407811">
              <w:rPr>
                <w:rFonts w:ascii="Chu Van An" w:hAnsi="Chu Van An" w:cs="Chu Van An"/>
              </w:rPr>
              <w:t xml:space="preserve"> có cạnh bằng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10" w14:anchorId="18292940">
                <v:shape id="_x0000_i24912" type="#_x0000_t75" style="width:9.75pt;height:10.5pt" o:ole="">
                  <v:imagedata r:id="rId807" o:title=""/>
                </v:shape>
                <o:OLEObject Type="Embed" ProgID="Equation.DSMT4" ShapeID="_x0000_i24912" DrawAspect="Content" ObjectID="_1690410138" r:id="rId808"/>
              </w:object>
            </w:r>
            <w:r w:rsidRPr="00407811">
              <w:rPr>
                <w:rFonts w:ascii="Chu Van An" w:hAnsi="Chu Van An" w:cs="Chu Van An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600" w:dyaOrig="330" w14:anchorId="7E202BC0">
                <v:shape id="_x0000_i24913" type="#_x0000_t75" style="width:30pt;height:16.5pt" o:ole="">
                  <v:imagedata r:id="rId809" o:title=""/>
                </v:shape>
                <o:OLEObject Type="Embed" ProgID="Equation.DSMT4" ShapeID="_x0000_i24913" DrawAspect="Content" ObjectID="_1690410139" r:id="rId810"/>
              </w:object>
            </w:r>
            <w:r w:rsidRPr="00407811">
              <w:rPr>
                <w:rFonts w:ascii="Chu Van An" w:hAnsi="Chu Van An" w:cs="Chu Van An"/>
              </w:rPr>
              <w:t xml:space="preserve"> lần lượt là trung điểm của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840" w:dyaOrig="330" w14:anchorId="333B6B19">
                <v:shape id="_x0000_i24914" type="#_x0000_t75" style="width:42pt;height:16.5pt" o:ole="">
                  <v:imagedata r:id="rId811" o:title=""/>
                </v:shape>
                <o:OLEObject Type="Embed" ProgID="Equation.DSMT4" ShapeID="_x0000_i24914" DrawAspect="Content" ObjectID="_1690410140" r:id="rId812"/>
              </w:object>
            </w:r>
            <w:r w:rsidRPr="00407811">
              <w:rPr>
                <w:rFonts w:ascii="Chu Van An" w:hAnsi="Chu Van An" w:cs="Chu Van An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65" w:dyaOrig="285" w14:anchorId="09886BC9">
                <v:shape id="_x0000_i24915" type="#_x0000_t75" style="width:23.25pt;height:14.25pt" o:ole="">
                  <v:imagedata r:id="rId813" o:title=""/>
                </v:shape>
                <o:OLEObject Type="Embed" ProgID="Equation.DSMT4" ShapeID="_x0000_i24915" DrawAspect="Content" ObjectID="_1690410141" r:id="rId81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525" w:dyaOrig="255" w14:anchorId="519BBF5B">
                <v:shape id="_x0000_i24916" type="#_x0000_t75" style="width:26.25pt;height:12.75pt" o:ole="">
                  <v:imagedata r:id="rId815" o:title=""/>
                </v:shape>
                <o:OLEObject Type="Embed" ProgID="Equation.DSMT4" ShapeID="_x0000_i24916" DrawAspect="Content" ObjectID="_1690410142" r:id="rId816"/>
              </w:object>
            </w:r>
            <w:r w:rsidRPr="00407811">
              <w:rPr>
                <w:rFonts w:ascii="Chu Van An" w:hAnsi="Chu Van An" w:cs="Chu Van An"/>
              </w:rPr>
              <w:t xml:space="preserve"> là</w:t>
            </w:r>
          </w:p>
          <w:p w14:paraId="2B075CBD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30" w14:anchorId="5F08EEE2">
                <v:shape id="_x0000_i24917" type="#_x0000_t75" style="width:18.75pt;height:16.5pt" o:ole="">
                  <v:imagedata r:id="rId817" o:title=""/>
                </v:shape>
                <o:OLEObject Type="Embed" ProgID="Equation.DSMT4" ShapeID="_x0000_i24917" DrawAspect="Content" ObjectID="_1690410143" r:id="rId81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330" w14:anchorId="74C1325C">
                <v:shape id="_x0000_i24918" type="#_x0000_t75" style="width:20.25pt;height:16.5pt" o:ole="">
                  <v:imagedata r:id="rId819" o:title=""/>
                </v:shape>
                <o:OLEObject Type="Embed" ProgID="Equation.DSMT4" ShapeID="_x0000_i24918" DrawAspect="Content" ObjectID="_1690410144" r:id="rId8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330" w14:anchorId="32B5E098">
                <v:shape id="_x0000_i24919" type="#_x0000_t75" style="width:20.25pt;height:16.5pt" o:ole="">
                  <v:imagedata r:id="rId821" o:title=""/>
                </v:shape>
                <o:OLEObject Type="Embed" ProgID="Equation.DSMT4" ShapeID="_x0000_i24919" DrawAspect="Content" ObjectID="_1690410145" r:id="rId82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30" w14:anchorId="0675F3B9">
                <v:shape id="_x0000_i24920" type="#_x0000_t75" style="width:18.75pt;height:16.5pt" o:ole="">
                  <v:imagedata r:id="rId823" o:title=""/>
                </v:shape>
                <o:OLEObject Type="Embed" ProgID="Equation.DSMT4" ShapeID="_x0000_i24920" DrawAspect="Content" ObjectID="_1690410146" r:id="rId82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547D8BFC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F702DC4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39CF0B0C" w14:textId="77777777" w:rsidTr="00A6548B">
        <w:tc>
          <w:tcPr>
            <w:tcW w:w="5727" w:type="dxa"/>
            <w:shd w:val="clear" w:color="auto" w:fill="auto"/>
          </w:tcPr>
          <w:p w14:paraId="267CE464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>Câu 4:</w:t>
            </w:r>
            <w:r w:rsidRPr="00407811">
              <w:rPr>
                <w:rFonts w:ascii="Chu Van An" w:hAnsi="Chu Van An" w:cs="Chu Van An"/>
              </w:rPr>
              <w:t>Góc giữa hai đường thẳng bất kì trong không gian là góc giữa</w:t>
            </w:r>
          </w:p>
          <w:p w14:paraId="20529052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A.</w:t>
            </w:r>
            <w:r w:rsidRPr="00407811">
              <w:rPr>
                <w:rFonts w:ascii="Chu Van An" w:hAnsi="Chu Van An" w:cs="Chu Van An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lang w:val="nl-NL"/>
              </w:rPr>
              <w:t>Hai đường thẳng cắt nhau và không song song với chúng.</w:t>
            </w:r>
          </w:p>
          <w:p w14:paraId="1A7751EA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B.</w:t>
            </w:r>
            <w:r w:rsidRPr="00407811">
              <w:rPr>
                <w:rFonts w:ascii="Chu Van An" w:hAnsi="Chu Van An" w:cs="Chu Van An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lang w:val="nl-NL"/>
              </w:rPr>
              <w:t>Hai đường thẳng lần lượt vuông góc với chúng.</w:t>
            </w:r>
          </w:p>
          <w:p w14:paraId="6E8E335B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C.</w:t>
            </w:r>
            <w:r w:rsidRPr="00407811">
              <w:rPr>
                <w:rFonts w:ascii="Chu Van An" w:hAnsi="Chu Van An" w:cs="Chu Van An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lang w:val="nl-NL"/>
              </w:rPr>
              <w:t>Hai đường thẳng cùng đi qua một điểm và lần lượt song song với chúng.</w:t>
            </w:r>
          </w:p>
          <w:p w14:paraId="6055107C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>D.</w:t>
            </w:r>
            <w:r w:rsidRPr="00407811">
              <w:rPr>
                <w:rFonts w:ascii="Chu Van An" w:hAnsi="Chu Van An" w:cs="Chu Van An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407811">
              <w:rPr>
                <w:rFonts w:ascii="Chu Van An" w:hAnsi="Chu Van An" w:cs="Chu Van An"/>
                <w:lang w:val="nl-NL"/>
              </w:rPr>
              <w:t>Hai đường thẳng cắt nhau và lần lượt vuông góc với chúng.</w:t>
            </w:r>
          </w:p>
          <w:p w14:paraId="3A664A9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147C7F7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160F992E" w14:textId="77777777" w:rsidTr="00A6548B">
        <w:tc>
          <w:tcPr>
            <w:tcW w:w="5727" w:type="dxa"/>
            <w:shd w:val="clear" w:color="auto" w:fill="auto"/>
          </w:tcPr>
          <w:p w14:paraId="56E7ADAA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5:</w:t>
            </w:r>
            <w:r w:rsidRPr="00407811">
              <w:rPr>
                <w:rFonts w:ascii="Chu Van An" w:eastAsia="Calibri" w:hAnsi="Chu Van An" w:cs="Chu Van An"/>
                <w:lang w:val="fr-FR"/>
              </w:rPr>
              <w:t xml:space="preserve">Cho hình lập phương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635" w:dyaOrig="285" w14:anchorId="7613C523">
                <v:shape id="_x0000_i24921" type="#_x0000_t75" style="width:81.75pt;height:14.25pt" o:ole="">
                  <v:imagedata r:id="rId825" o:title=""/>
                </v:shape>
                <o:OLEObject Type="Embed" ProgID="Equation.DSMT4" ShapeID="_x0000_i24921" DrawAspect="Content" ObjectID="_1690410147" r:id="rId826"/>
              </w:object>
            </w:r>
            <w:r w:rsidRPr="00407811">
              <w:rPr>
                <w:rFonts w:ascii="Chu Van An" w:eastAsia="Calibri" w:hAnsi="Chu Van An" w:cs="Chu Van An"/>
                <w:lang w:val="fr-FR"/>
              </w:rPr>
              <w:t xml:space="preserve">(hình vẽ bên dưới). Góc giữa hai đường thẳng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20" w:dyaOrig="285" w14:anchorId="6F7ED41C">
                <v:shape id="_x0000_i24922" type="#_x0000_t75" style="width:21pt;height:14.25pt" o:ole="">
                  <v:imagedata r:id="rId827" o:title=""/>
                </v:shape>
                <o:OLEObject Type="Embed" ProgID="Equation.DSMT4" ShapeID="_x0000_i24922" DrawAspect="Content" ObjectID="_1690410148" r:id="rId828"/>
              </w:object>
            </w:r>
            <w:r w:rsidRPr="00407811">
              <w:rPr>
                <w:rFonts w:ascii="Chu Van An" w:eastAsia="Calibri" w:hAnsi="Chu Van An" w:cs="Chu Van An"/>
                <w:lang w:val="fr-FR"/>
              </w:rPr>
              <w:t xml:space="preserve">và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80" w:dyaOrig="255" w14:anchorId="6F9C34DF">
                <v:shape id="_x0000_i24923" type="#_x0000_t75" style="width:24pt;height:12.75pt" o:ole="">
                  <v:imagedata r:id="rId829" o:title=""/>
                </v:shape>
                <o:OLEObject Type="Embed" ProgID="Equation.DSMT4" ShapeID="_x0000_i24923" DrawAspect="Content" ObjectID="_1690410149" r:id="rId830"/>
              </w:object>
            </w:r>
            <w:r w:rsidRPr="00407811">
              <w:rPr>
                <w:rFonts w:ascii="Chu Van An" w:eastAsia="Calibri" w:hAnsi="Chu Van An" w:cs="Chu Van An"/>
                <w:lang w:val="fr-FR"/>
              </w:rPr>
              <w:t>bằng</w:t>
            </w:r>
          </w:p>
          <w:p w14:paraId="10FE440D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</w:rPr>
            </w:pPr>
            <w:r w:rsidRPr="00407811">
              <w:rPr>
                <w:rFonts w:ascii="Chu Van An" w:hAnsi="Chu Van An" w:cs="Chu Van An"/>
                <w:noProof/>
              </w:rPr>
              <w:drawing>
                <wp:inline distT="0" distB="0" distL="0" distR="0" wp14:anchorId="5CDAB8FE" wp14:editId="4DF7C316">
                  <wp:extent cx="1885950" cy="1781175"/>
                  <wp:effectExtent l="0" t="0" r="0" b="952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8572C7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56A55535">
                <v:shape id="_x0000_i24924" type="#_x0000_t75" style="width:20.25pt;height:14.25pt" o:ole="">
                  <v:imagedata r:id="rId832" o:title=""/>
                </v:shape>
                <o:OLEObject Type="Embed" ProgID="Equation.DSMT4" ShapeID="_x0000_i24924" DrawAspect="Content" ObjectID="_1690410150" r:id="rId833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FC2B862">
                <v:shape id="_x0000_i24925" type="#_x0000_t75" style="width:20.25pt;height:14.25pt" o:ole="">
                  <v:imagedata r:id="rId834" o:title=""/>
                </v:shape>
                <o:OLEObject Type="Embed" ProgID="Equation.DSMT4" ShapeID="_x0000_i24925" DrawAspect="Content" ObjectID="_1690410151" r:id="rId835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0C28512F">
                <v:shape id="_x0000_i24926" type="#_x0000_t75" style="width:20.25pt;height:14.25pt" o:ole="">
                  <v:imagedata r:id="rId836" o:title=""/>
                </v:shape>
                <o:OLEObject Type="Embed" ProgID="Equation.DSMT4" ShapeID="_x0000_i24926" DrawAspect="Content" ObjectID="_1690410152" r:id="rId837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01BF39CA">
                <v:shape id="_x0000_i24927" type="#_x0000_t75" style="width:20.25pt;height:14.25pt" o:ole="">
                  <v:imagedata r:id="rId838" o:title=""/>
                </v:shape>
                <o:OLEObject Type="Embed" ProgID="Equation.DSMT4" ShapeID="_x0000_i24927" DrawAspect="Content" ObjectID="_1690410153" r:id="rId839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6B90FDC7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464B20E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6171A0FB" w14:textId="77777777" w:rsidTr="00A6548B">
        <w:tc>
          <w:tcPr>
            <w:tcW w:w="5727" w:type="dxa"/>
            <w:shd w:val="clear" w:color="auto" w:fill="auto"/>
          </w:tcPr>
          <w:p w14:paraId="6F74483C" w14:textId="77777777" w:rsidR="00A6548B" w:rsidRPr="00407811" w:rsidRDefault="00A6548B" w:rsidP="00FC6C1B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407811">
              <w:rPr>
                <w:rFonts w:ascii="Chu Van An" w:eastAsia="Calibri" w:hAnsi="Chu Van An" w:cs="Chu Van An"/>
                <w:b/>
                <w:color w:val="0000FF"/>
              </w:rPr>
              <w:t>Câu 6:</w: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635" w:dyaOrig="270" w14:anchorId="2018B953">
                <v:shape id="_x0000_i24928" type="#_x0000_t75" style="width:81.75pt;height:13.5pt" o:ole="">
                  <v:imagedata r:id="rId840" o:title=""/>
                </v:shape>
                <o:OLEObject Type="Embed" ProgID="Equation.DSMT4" ShapeID="_x0000_i24928" DrawAspect="Content" ObjectID="_1690410154" r:id="rId841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25" w:dyaOrig="270" w14:anchorId="6F8A6ECE">
                <v:shape id="_x0000_i24929" type="#_x0000_t75" style="width:26.25pt;height:13.5pt" o:ole="">
                  <v:imagedata r:id="rId842" o:title=""/>
                </v:shape>
                <o:OLEObject Type="Embed" ProgID="Equation.DSMT4" ShapeID="_x0000_i24929" DrawAspect="Content" ObjectID="_1690410155" r:id="rId843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405" w:dyaOrig="255" w14:anchorId="2CC9DAE2">
                <v:shape id="_x0000_i24930" type="#_x0000_t75" style="width:20.25pt;height:12.75pt" o:ole="">
                  <v:imagedata r:id="rId844" o:title=""/>
                </v:shape>
                <o:OLEObject Type="Embed" ProgID="Equation.DSMT4" ShapeID="_x0000_i24930" DrawAspect="Content" ObjectID="_1690410156" r:id="rId845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 bằng</w:t>
            </w:r>
          </w:p>
          <w:p w14:paraId="5B040D6C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70" w14:anchorId="56DEE84B">
                <v:shape id="_x0000_i24931" type="#_x0000_t75" style="width:20.25pt;height:13.5pt" o:ole="">
                  <v:imagedata r:id="rId846" o:title=""/>
                </v:shape>
                <o:OLEObject Type="Embed" ProgID="Equation.DSMT4" ShapeID="_x0000_i24931" DrawAspect="Content" ObjectID="_1690410157" r:id="rId847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70" w14:anchorId="40825711">
                <v:shape id="_x0000_i24932" type="#_x0000_t75" style="width:20.25pt;height:13.5pt" o:ole="">
                  <v:imagedata r:id="rId848" o:title=""/>
                </v:shape>
                <o:OLEObject Type="Embed" ProgID="Equation.DSMT4" ShapeID="_x0000_i24932" DrawAspect="Content" ObjectID="_1690410158" r:id="rId849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70" w14:anchorId="63530E80">
                <v:shape id="_x0000_i24933" type="#_x0000_t75" style="width:20.25pt;height:13.5pt" o:ole="">
                  <v:imagedata r:id="rId850" o:title=""/>
                </v:shape>
                <o:OLEObject Type="Embed" ProgID="Equation.DSMT4" ShapeID="_x0000_i24933" DrawAspect="Content" ObjectID="_1690410159" r:id="rId851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70" w14:anchorId="046030DA">
                <v:shape id="_x0000_i24934" type="#_x0000_t75" style="width:20.25pt;height:13.5pt" o:ole="">
                  <v:imagedata r:id="rId852" o:title=""/>
                </v:shape>
                <o:OLEObject Type="Embed" ProgID="Equation.DSMT4" ShapeID="_x0000_i24934" DrawAspect="Content" ObjectID="_1690410160" r:id="rId853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4583CA2A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BEF969B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7C60C106" w14:textId="77777777" w:rsidTr="00A6548B">
        <w:tc>
          <w:tcPr>
            <w:tcW w:w="5727" w:type="dxa"/>
            <w:shd w:val="clear" w:color="auto" w:fill="auto"/>
          </w:tcPr>
          <w:p w14:paraId="5F39B3F1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407811">
              <w:rPr>
                <w:rFonts w:ascii="Chu Van An" w:hAnsi="Chu Van An" w:cs="Chu Van An"/>
              </w:rPr>
              <w:t xml:space="preserve">Cho hai đường thẳng </w:t>
            </w:r>
            <w:r w:rsidRPr="00407811">
              <w:rPr>
                <w:rFonts w:ascii="Chu Van An" w:eastAsia="Arial" w:hAnsi="Chu Van An" w:cs="Chu Van An"/>
                <w:position w:val="-10"/>
              </w:rPr>
              <w:object w:dxaOrig="405" w:dyaOrig="315" w14:anchorId="793EC155">
                <v:shape id="_x0000_i24935" type="#_x0000_t75" style="width:20.25pt;height:15.75pt" o:ole="">
                  <v:imagedata r:id="rId854" o:title=""/>
                </v:shape>
                <o:OLEObject Type="Embed" ProgID="Equation.DSMT4" ShapeID="_x0000_i24935" DrawAspect="Content" ObjectID="_1690410161" r:id="rId855"/>
              </w:object>
            </w:r>
            <w:r w:rsidRPr="00407811">
              <w:rPr>
                <w:rFonts w:ascii="Chu Van An" w:hAnsi="Chu Van An" w:cs="Chu Van An"/>
              </w:rPr>
              <w:t xml:space="preserve"> lần lượt có véctơ chỉ phương là </w:t>
            </w:r>
            <w:r w:rsidRPr="00407811">
              <w:rPr>
                <w:rFonts w:ascii="Chu Van An" w:eastAsia="Arial" w:hAnsi="Chu Van An" w:cs="Chu Van An"/>
                <w:position w:val="-10"/>
              </w:rPr>
              <w:object w:dxaOrig="405" w:dyaOrig="375" w14:anchorId="778BC52C">
                <v:shape id="_x0000_i24936" type="#_x0000_t75" style="width:20.25pt;height:18.75pt" o:ole="">
                  <v:imagedata r:id="rId856" o:title=""/>
                </v:shape>
                <o:OLEObject Type="Embed" ProgID="Equation.DSMT4" ShapeID="_x0000_i24936" DrawAspect="Content" ObjectID="_1690410162" r:id="rId857"/>
              </w:object>
            </w:r>
            <w:r w:rsidRPr="00407811">
              <w:rPr>
                <w:rFonts w:ascii="Chu Van An" w:hAnsi="Chu Van An" w:cs="Chu Van An"/>
              </w:rPr>
              <w:t xml:space="preserve">. Giả sử </w:t>
            </w:r>
            <w:r w:rsidRPr="00407811">
              <w:rPr>
                <w:rFonts w:ascii="Chu Van An" w:eastAsia="Arial" w:hAnsi="Chu Van An" w:cs="Chu Van An"/>
                <w:position w:val="-18"/>
              </w:rPr>
              <w:object w:dxaOrig="1200" w:dyaOrig="480" w14:anchorId="48182D62">
                <v:shape id="_x0000_i24937" type="#_x0000_t75" style="width:60pt;height:24pt" o:ole="">
                  <v:imagedata r:id="rId858" o:title=""/>
                </v:shape>
                <o:OLEObject Type="Embed" ProgID="Equation.DSMT4" ShapeID="_x0000_i24937" DrawAspect="Content" ObjectID="_1690410163" r:id="rId859"/>
              </w:object>
            </w:r>
            <w:r w:rsidRPr="00407811">
              <w:rPr>
                <w:rFonts w:ascii="Chu Van An" w:hAnsi="Chu Van An" w:cs="Chu Van An"/>
              </w:rPr>
              <w:t xml:space="preserve">. Tính góc giữa hai đường thẳng </w:t>
            </w:r>
            <w:r w:rsidRPr="00407811">
              <w:rPr>
                <w:rFonts w:ascii="Chu Van An" w:eastAsia="Arial" w:hAnsi="Chu Van An" w:cs="Chu Van An"/>
                <w:position w:val="-10"/>
              </w:rPr>
              <w:object w:dxaOrig="405" w:dyaOrig="315" w14:anchorId="6291E0F1">
                <v:shape id="_x0000_i24938" type="#_x0000_t75" style="width:20.25pt;height:15.75pt" o:ole="">
                  <v:imagedata r:id="rId854" o:title=""/>
                </v:shape>
                <o:OLEObject Type="Embed" ProgID="Equation.DSMT4" ShapeID="_x0000_i24938" DrawAspect="Content" ObjectID="_1690410164" r:id="rId86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43B920EF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360" w:dyaOrig="330" w14:anchorId="116F5D50">
                <v:shape id="_x0000_i24939" type="#_x0000_t75" style="width:18pt;height:16.5pt" o:ole="">
                  <v:imagedata r:id="rId861" o:title=""/>
                </v:shape>
                <o:OLEObject Type="Embed" ProgID="Equation.DSMT4" ShapeID="_x0000_i24939" DrawAspect="Content" ObjectID="_1690410165" r:id="rId862"/>
              </w:object>
            </w:r>
            <w:r w:rsidRPr="00407811">
              <w:rPr>
                <w:rFonts w:ascii="Chu Van An" w:eastAsia="Arial" w:hAnsi="Chu Van An" w:cs="Chu Van An"/>
                <w:b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65" w:dyaOrig="330" w14:anchorId="785B7EC8">
                <v:shape id="_x0000_i24940" type="#_x0000_t75" style="width:23.25pt;height:16.5pt" o:ole="">
                  <v:imagedata r:id="rId863" o:title=""/>
                </v:shape>
                <o:OLEObject Type="Embed" ProgID="Equation.DSMT4" ShapeID="_x0000_i24940" DrawAspect="Content" ObjectID="_1690410166" r:id="rId864"/>
              </w:object>
            </w:r>
            <w:r w:rsidRPr="00407811">
              <w:rPr>
                <w:rFonts w:ascii="Chu Van An" w:eastAsia="Arial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510" w:dyaOrig="330" w14:anchorId="691BABC0">
                <v:shape id="_x0000_i24941" type="#_x0000_t75" style="width:25.5pt;height:16.5pt" o:ole="">
                  <v:imagedata r:id="rId865" o:title=""/>
                </v:shape>
                <o:OLEObject Type="Embed" ProgID="Equation.DSMT4" ShapeID="_x0000_i24941" DrawAspect="Content" ObjectID="_1690410167" r:id="rId866"/>
              </w:object>
            </w:r>
            <w:r w:rsidRPr="00407811">
              <w:rPr>
                <w:rFonts w:ascii="Chu Van An" w:eastAsia="Arial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630" w:dyaOrig="330" w14:anchorId="6598D092">
                <v:shape id="_x0000_i24942" type="#_x0000_t75" style="width:31.5pt;height:16.5pt" o:ole="">
                  <v:imagedata r:id="rId867" o:title=""/>
                </v:shape>
                <o:OLEObject Type="Embed" ProgID="Equation.DSMT4" ShapeID="_x0000_i24942" DrawAspect="Content" ObjectID="_1690410168" r:id="rId868"/>
              </w:object>
            </w:r>
            <w:r w:rsidRPr="00407811">
              <w:rPr>
                <w:rFonts w:ascii="Chu Van An" w:eastAsia="Arial" w:hAnsi="Chu Van An" w:cs="Chu Van An"/>
              </w:rPr>
              <w:t>.</w:t>
            </w:r>
          </w:p>
          <w:p w14:paraId="30313862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B4CCCFC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120219B0" w14:textId="77777777" w:rsidTr="00A6548B">
        <w:tc>
          <w:tcPr>
            <w:tcW w:w="5727" w:type="dxa"/>
            <w:shd w:val="clear" w:color="auto" w:fill="auto"/>
          </w:tcPr>
          <w:p w14:paraId="26DA0F86" w14:textId="77777777" w:rsidR="00A6548B" w:rsidRPr="00407811" w:rsidRDefault="00A6548B" w:rsidP="00FC6C1B">
            <w:pPr>
              <w:pStyle w:val="Normal0"/>
              <w:widowControl/>
              <w:mirrorIndents/>
              <w:rPr>
                <w:rFonts w:ascii="Chu Van An" w:hAnsi="Chu Van An" w:cs="Chu Van An"/>
                <w:sz w:val="22"/>
                <w:szCs w:val="22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8:</w:t>
            </w:r>
            <w:r w:rsidRPr="00407811">
              <w:rPr>
                <w:rFonts w:ascii="Chu Van An" w:hAnsi="Chu Van An" w:cs="Chu Van An"/>
                <w:sz w:val="22"/>
                <w:szCs w:val="22"/>
              </w:rPr>
              <w:t xml:space="preserve">Cho </w:t>
            </w:r>
            <w:r w:rsidRPr="00407811">
              <w:rPr>
                <w:rFonts w:ascii="Chu Van An" w:hAnsi="Chu Van An" w:cs="Chu Van An"/>
                <w:sz w:val="22"/>
                <w:szCs w:val="22"/>
                <w:lang w:val="vi-VN"/>
              </w:rPr>
              <w:t>hình</w:t>
            </w:r>
            <w:r w:rsidRPr="00407811">
              <w:rPr>
                <w:rFonts w:ascii="Chu Van An" w:hAnsi="Chu Van An" w:cs="Chu Van An"/>
                <w:sz w:val="22"/>
                <w:szCs w:val="22"/>
              </w:rPr>
              <w:t xml:space="preserve"> lập phương </w:t>
            </w:r>
            <w:r w:rsidRPr="00407811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1635" w:dyaOrig="285" w14:anchorId="3286597E">
                <v:shape id="_x0000_i24943" type="#_x0000_t75" style="width:81.75pt;height:14.25pt" o:ole="">
                  <v:imagedata r:id="rId869" o:title=""/>
                </v:shape>
                <o:OLEObject Type="Embed" ProgID="Equation.DSMT4" ShapeID="_x0000_i24943" DrawAspect="Content" ObjectID="_1690410169" r:id="rId870"/>
              </w:object>
            </w:r>
            <w:r w:rsidRPr="00407811">
              <w:rPr>
                <w:rFonts w:ascii="Chu Van An" w:hAnsi="Chu Van An" w:cs="Chu Van An"/>
                <w:sz w:val="22"/>
                <w:szCs w:val="22"/>
              </w:rPr>
              <w:t xml:space="preserve">. Góc giữa hai đường thẳng </w:t>
            </w:r>
            <w:r w:rsidRPr="00407811">
              <w:rPr>
                <w:rFonts w:ascii="Chu Van An" w:hAnsi="Chu Van An" w:cs="Chu Van An"/>
                <w:position w:val="-6"/>
                <w:sz w:val="22"/>
                <w:szCs w:val="22"/>
              </w:rPr>
              <w:object w:dxaOrig="525" w:dyaOrig="285" w14:anchorId="6723F231">
                <v:shape id="_x0000_i24944" type="#_x0000_t75" style="width:26.25pt;height:14.25pt" o:ole="">
                  <v:imagedata r:id="rId871" o:title=""/>
                </v:shape>
                <o:OLEObject Type="Embed" ProgID="Equation.DSMT4" ShapeID="_x0000_i24944" DrawAspect="Content" ObjectID="_1690410170" r:id="rId872"/>
              </w:object>
            </w:r>
            <w:r w:rsidRPr="00407811">
              <w:rPr>
                <w:rFonts w:ascii="Chu Van An" w:hAnsi="Chu Van An" w:cs="Chu Van An"/>
                <w:sz w:val="22"/>
                <w:szCs w:val="22"/>
              </w:rPr>
              <w:t xml:space="preserve">và </w:t>
            </w:r>
            <w:r w:rsidRPr="00407811">
              <w:rPr>
                <w:rFonts w:ascii="Chu Van An" w:hAnsi="Chu Van An" w:cs="Chu Van An"/>
                <w:position w:val="-4"/>
                <w:sz w:val="22"/>
                <w:szCs w:val="22"/>
              </w:rPr>
              <w:object w:dxaOrig="405" w:dyaOrig="255" w14:anchorId="690F1D36">
                <v:shape id="_x0000_i24945" type="#_x0000_t75" style="width:20.25pt;height:12.75pt" o:ole="">
                  <v:imagedata r:id="rId873" o:title=""/>
                </v:shape>
                <o:OLEObject Type="Embed" ProgID="Equation.DSMT4" ShapeID="_x0000_i24945" DrawAspect="Content" ObjectID="_1690410171" r:id="rId874"/>
              </w:object>
            </w:r>
            <w:r w:rsidRPr="00407811">
              <w:rPr>
                <w:rFonts w:ascii="Chu Van An" w:hAnsi="Chu Van An" w:cs="Chu Van An"/>
                <w:sz w:val="22"/>
                <w:szCs w:val="22"/>
              </w:rPr>
              <w:t>bằng.</w:t>
            </w:r>
          </w:p>
          <w:p w14:paraId="16924367" w14:textId="77777777" w:rsidR="00A6548B" w:rsidRPr="00407811" w:rsidRDefault="00A6548B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>A.</w:t>
            </w:r>
            <w:r w:rsidRPr="00407811">
              <w:rPr>
                <w:rFonts w:ascii="Chu Van An" w:hAnsi="Chu Van An" w:cs="Chu Van A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 xml:space="preserve">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03E0918A">
                <v:shape id="_x0000_i24946" type="#_x0000_t75" style="width:20.25pt;height:14.25pt" o:ole="">
                  <v:imagedata r:id="rId875" o:title=""/>
                </v:shape>
                <o:OLEObject Type="Embed" ProgID="Equation.DSMT4" ShapeID="_x0000_i24946" DrawAspect="Content" ObjectID="_1690410172" r:id="rId876"/>
              </w:object>
            </w:r>
            <w:r w:rsidRPr="00407811">
              <w:rPr>
                <w:rFonts w:ascii="Chu Van An" w:hAnsi="Chu Van An" w:cs="Chu Van An"/>
                <w:lang w:val="x-none" w:eastAsia="x-none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B.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593C0458">
                <v:shape id="_x0000_i24947" type="#_x0000_t75" style="width:20.25pt;height:14.25pt" o:ole="">
                  <v:imagedata r:id="rId877" o:title=""/>
                </v:shape>
                <o:OLEObject Type="Embed" ProgID="Equation.DSMT4" ShapeID="_x0000_i24947" DrawAspect="Content" ObjectID="_1690410173" r:id="rId878"/>
              </w:object>
            </w:r>
            <w:r w:rsidRPr="00407811">
              <w:rPr>
                <w:rFonts w:ascii="Chu Van An" w:hAnsi="Chu Van An" w:cs="Chu Van An"/>
                <w:lang w:val="x-none" w:eastAsia="x-none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C.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6E7F7A0F">
                <v:shape id="_x0000_i24948" type="#_x0000_t75" style="width:20.25pt;height:14.25pt" o:ole="">
                  <v:imagedata r:id="rId879" o:title=""/>
                </v:shape>
                <o:OLEObject Type="Embed" ProgID="Equation.DSMT4" ShapeID="_x0000_i24948" DrawAspect="Content" ObjectID="_1690410174" r:id="rId880"/>
              </w:object>
            </w:r>
            <w:r w:rsidRPr="00407811">
              <w:rPr>
                <w:rFonts w:ascii="Chu Van An" w:hAnsi="Chu Van An" w:cs="Chu Van An"/>
                <w:lang w:val="x-none" w:eastAsia="x-none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val="x-none" w:eastAsia="x-none"/>
              </w:rPr>
              <w:tab/>
              <w:t xml:space="preserve">D.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2B7A8657">
                <v:shape id="_x0000_i24949" type="#_x0000_t75" style="width:20.25pt;height:14.25pt" o:ole="">
                  <v:imagedata r:id="rId881" o:title=""/>
                </v:shape>
                <o:OLEObject Type="Embed" ProgID="Equation.DSMT4" ShapeID="_x0000_i24949" DrawAspect="Content" ObjectID="_1690410175" r:id="rId882"/>
              </w:object>
            </w:r>
            <w:r w:rsidRPr="00407811">
              <w:rPr>
                <w:rFonts w:ascii="Chu Van An" w:hAnsi="Chu Van An" w:cs="Chu Van An"/>
                <w:lang w:val="x-none" w:eastAsia="x-none"/>
              </w:rPr>
              <w:t>.</w:t>
            </w:r>
          </w:p>
          <w:p w14:paraId="043070FB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16B0741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62BE7657" w14:textId="77777777" w:rsidTr="00A6548B">
        <w:tc>
          <w:tcPr>
            <w:tcW w:w="5727" w:type="dxa"/>
            <w:shd w:val="clear" w:color="auto" w:fill="auto"/>
          </w:tcPr>
          <w:p w14:paraId="75A03CF1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407811">
              <w:rPr>
                <w:rFonts w:ascii="Chu Van An" w:hAnsi="Chu Van An" w:cs="Chu Van An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930" w:dyaOrig="285" w14:anchorId="168078DF">
                <v:shape id="_x0000_i24950" type="#_x0000_t75" style="width:46.5pt;height:14.25pt" o:ole="">
                  <v:imagedata r:id="rId883" o:title=""/>
                </v:shape>
                <o:OLEObject Type="Embed" ProgID="Equation.DSMT4" ShapeID="_x0000_i24950" DrawAspect="Content" ObjectID="_1690410176" r:id="rId884"/>
              </w:object>
            </w:r>
            <w:r w:rsidRPr="00407811">
              <w:rPr>
                <w:rFonts w:ascii="Chu Van An" w:hAnsi="Chu Van An" w:cs="Chu Van An"/>
              </w:rPr>
              <w:t xml:space="preserve"> có đáy là hình vuông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20" w:dyaOrig="285" w14:anchorId="59A9BE81">
                <v:shape id="_x0000_i24951" type="#_x0000_t75" style="width:36pt;height:14.25pt" o:ole="">
                  <v:imagedata r:id="rId885" o:title=""/>
                </v:shape>
                <o:OLEObject Type="Embed" ProgID="Equation.DSMT4" ShapeID="_x0000_i24951" DrawAspect="Content" ObjectID="_1690410177" r:id="rId886"/>
              </w:object>
            </w:r>
            <w:r w:rsidRPr="00407811">
              <w:rPr>
                <w:rFonts w:ascii="Chu Van An" w:hAnsi="Chu Van An" w:cs="Chu Van An"/>
              </w:rPr>
              <w:t xml:space="preserve"> cạnh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210" w:dyaOrig="225" w14:anchorId="5FFE3D3E">
                <v:shape id="_x0000_i24952" type="#_x0000_t75" style="width:10.5pt;height:11.25pt" o:ole="">
                  <v:imagedata r:id="rId887" o:title=""/>
                </v:shape>
                <o:OLEObject Type="Embed" ProgID="Equation.DSMT4" ShapeID="_x0000_i24952" DrawAspect="Content" ObjectID="_1690410178" r:id="rId888"/>
              </w:object>
            </w:r>
            <w:r w:rsidRPr="00407811">
              <w:rPr>
                <w:rFonts w:ascii="Chu Van An" w:hAnsi="Chu Van An" w:cs="Chu Van An"/>
              </w:rPr>
              <w:t xml:space="preserve"> và các cạnh bên đều bằng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210" w:dyaOrig="225" w14:anchorId="37806052">
                <v:shape id="_x0000_i24953" type="#_x0000_t75" style="width:10.5pt;height:11.25pt" o:ole="">
                  <v:imagedata r:id="rId889" o:title=""/>
                </v:shape>
                <o:OLEObject Type="Embed" ProgID="Equation.DSMT4" ShapeID="_x0000_i24953" DrawAspect="Content" ObjectID="_1690410179" r:id="rId890"/>
              </w:object>
            </w:r>
            <w:r w:rsidRPr="00407811">
              <w:rPr>
                <w:rFonts w:ascii="Chu Van An" w:hAnsi="Chu Van An" w:cs="Chu Van An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315" w:dyaOrig="255" w14:anchorId="52FBF9BD">
                <v:shape id="_x0000_i24954" type="#_x0000_t75" style="width:15.75pt;height:12.75pt" o:ole="">
                  <v:imagedata r:id="rId891" o:title=""/>
                </v:shape>
                <o:OLEObject Type="Embed" ProgID="Equation.DSMT4" ShapeID="_x0000_i24954" DrawAspect="Content" ObjectID="_1690410180" r:id="rId892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285" w:dyaOrig="285" w14:anchorId="27A89A3C">
                <v:shape id="_x0000_i24955" type="#_x0000_t75" style="width:14.25pt;height:14.25pt" o:ole="">
                  <v:imagedata r:id="rId893" o:title=""/>
                </v:shape>
                <o:OLEObject Type="Embed" ProgID="Equation.DSMT4" ShapeID="_x0000_i24955" DrawAspect="Content" ObjectID="_1690410181" r:id="rId894"/>
              </w:object>
            </w:r>
            <w:r w:rsidRPr="00407811">
              <w:rPr>
                <w:rFonts w:ascii="Chu Van An" w:hAnsi="Chu Van An" w:cs="Chu Van An"/>
              </w:rPr>
              <w:t xml:space="preserve"> lần lượt là trung điểm của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420" w:dyaOrig="255" w14:anchorId="0A31A9B8">
                <v:shape id="_x0000_i24956" type="#_x0000_t75" style="width:21pt;height:12.75pt" o:ole="">
                  <v:imagedata r:id="rId895" o:title=""/>
                </v:shape>
                <o:OLEObject Type="Embed" ProgID="Equation.DSMT4" ShapeID="_x0000_i24956" DrawAspect="Content" ObjectID="_1690410182" r:id="rId896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285" w14:anchorId="2E48BAFB">
                <v:shape id="_x0000_i24957" type="#_x0000_t75" style="width:19.5pt;height:14.25pt" o:ole="">
                  <v:imagedata r:id="rId897" o:title=""/>
                </v:shape>
                <o:OLEObject Type="Embed" ProgID="Equation.DSMT4" ShapeID="_x0000_i24957" DrawAspect="Content" ObjectID="_1690410183" r:id="rId898"/>
              </w:object>
            </w:r>
            <w:r w:rsidRPr="00407811">
              <w:rPr>
                <w:rFonts w:ascii="Chu Van An" w:hAnsi="Chu Van An" w:cs="Chu Van An"/>
              </w:rPr>
              <w:t xml:space="preserve">. Số đo góc </w:t>
            </w:r>
            <w:r w:rsidRPr="00407811">
              <w:rPr>
                <w:rFonts w:ascii="Chu Van An" w:eastAsia="Times New Roman" w:hAnsi="Chu Van An" w:cs="Chu Van An"/>
                <w:position w:val="-20"/>
              </w:rPr>
              <w:object w:dxaOrig="1020" w:dyaOrig="510" w14:anchorId="3739FF6F">
                <v:shape id="_x0000_i24958" type="#_x0000_t75" style="width:51pt;height:25.5pt" o:ole="">
                  <v:imagedata r:id="rId899" o:title=""/>
                </v:shape>
                <o:OLEObject Type="Embed" ProgID="Equation.DSMT4" ShapeID="_x0000_i24958" DrawAspect="Content" ObjectID="_1690410184" r:id="rId900"/>
              </w:object>
            </w:r>
            <w:r w:rsidRPr="00407811">
              <w:rPr>
                <w:rFonts w:ascii="Chu Van An" w:hAnsi="Chu Van An" w:cs="Chu Van An"/>
              </w:rPr>
              <w:t xml:space="preserve"> bằng</w:t>
            </w:r>
          </w:p>
          <w:p w14:paraId="1F4ED8BF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315" w14:anchorId="47090D68">
                <v:shape id="_x0000_i24959" type="#_x0000_t75" style="width:19.5pt;height:15.75pt" o:ole="">
                  <v:imagedata r:id="rId901" o:title=""/>
                </v:shape>
                <o:OLEObject Type="Embed" ProgID="Equation.DSMT4" ShapeID="_x0000_i24959" DrawAspect="Content" ObjectID="_1690410185" r:id="rId902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315" w14:anchorId="41541E95">
                <v:shape id="_x0000_i24960" type="#_x0000_t75" style="width:19.5pt;height:15.75pt" o:ole="">
                  <v:imagedata r:id="rId903" o:title=""/>
                </v:shape>
                <o:OLEObject Type="Embed" ProgID="Equation.DSMT4" ShapeID="_x0000_i24960" DrawAspect="Content" ObjectID="_1690410186" r:id="rId90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315" w14:anchorId="5325FEC3">
                <v:shape id="_x0000_i24961" type="#_x0000_t75" style="width:19.5pt;height:15.75pt" o:ole="">
                  <v:imagedata r:id="rId905" o:title=""/>
                </v:shape>
                <o:OLEObject Type="Embed" ProgID="Equation.DSMT4" ShapeID="_x0000_i24961" DrawAspect="Content" ObjectID="_1690410187" r:id="rId906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90" w:dyaOrig="315" w14:anchorId="73AB675D">
                <v:shape id="_x0000_i24962" type="#_x0000_t75" style="width:19.5pt;height:15.75pt" o:ole="">
                  <v:imagedata r:id="rId907" o:title=""/>
                </v:shape>
                <o:OLEObject Type="Embed" ProgID="Equation.DSMT4" ShapeID="_x0000_i24962" DrawAspect="Content" ObjectID="_1690410188" r:id="rId908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EDDE025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10ECAD3B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407811" w14:paraId="3CA59A83" w14:textId="77777777" w:rsidTr="00A6548B">
        <w:tc>
          <w:tcPr>
            <w:tcW w:w="5727" w:type="dxa"/>
            <w:shd w:val="clear" w:color="auto" w:fill="auto"/>
          </w:tcPr>
          <w:p w14:paraId="3FCED381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11A9438A">
                <v:shape id="_x0000_i24963" type="#_x0000_t75" style="width:36.75pt;height:14.25pt" o:ole="">
                  <v:imagedata r:id="rId909" o:title=""/>
                </v:shape>
                <o:OLEObject Type="Embed" ProgID="Equation.DSMT4" ShapeID="_x0000_i24963" DrawAspect="Content" ObjectID="_1690410189" r:id="rId91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45" w:dyaOrig="285" w14:anchorId="2590B636">
                <v:shape id="_x0000_i24964" type="#_x0000_t75" style="width:17.25pt;height:14.25pt" o:ole="">
                  <v:imagedata r:id="rId911" o:title=""/>
                </v:shape>
                <o:OLEObject Type="Embed" ProgID="Equation.DSMT4" ShapeID="_x0000_i24964" DrawAspect="Content" ObjectID="_1690410190" r:id="rId91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60" w:dyaOrig="285" w14:anchorId="3BAB0E7C">
                <v:shape id="_x0000_i24965" type="#_x0000_t75" style="width:18pt;height:14.25pt" o:ole="">
                  <v:imagedata r:id="rId913" o:title=""/>
                </v:shape>
                <o:OLEObject Type="Embed" ProgID="Equation.DSMT4" ShapeID="_x0000_i24965" DrawAspect="Content" ObjectID="_1690410191" r:id="rId91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75" w:dyaOrig="285" w14:anchorId="2C576EDC">
                <v:shape id="_x0000_i24966" type="#_x0000_t75" style="width:18.75pt;height:14.25pt" o:ole="">
                  <v:imagedata r:id="rId915" o:title=""/>
                </v:shape>
                <o:OLEObject Type="Embed" ProgID="Equation.DSMT4" ShapeID="_x0000_i24966" DrawAspect="Content" ObjectID="_1690410192" r:id="rId91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đôi một vuông góc với nhau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755" w:dyaOrig="285" w14:anchorId="3144B029">
                <v:shape id="_x0000_i24967" type="#_x0000_t75" style="width:87.75pt;height:14.25pt" o:ole="">
                  <v:imagedata r:id="rId917" o:title=""/>
                </v:shape>
                <o:OLEObject Type="Embed" ProgID="Equation.DSMT4" ShapeID="_x0000_i24967" DrawAspect="Content" ObjectID="_1690410193" r:id="rId91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15" w:dyaOrig="255" w14:anchorId="3326DE40">
                <v:shape id="_x0000_i24968" type="#_x0000_t75" style="width:15.75pt;height:12.75pt" o:ole="">
                  <v:imagedata r:id="rId919" o:title=""/>
                </v:shape>
                <o:OLEObject Type="Embed" ProgID="Equation.DSMT4" ShapeID="_x0000_i24968" DrawAspect="Content" ObjectID="_1690410194" r:id="rId9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là trung điểm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7529106B">
                <v:shape id="_x0000_i24969" type="#_x0000_t75" style="width:20.25pt;height:12.75pt" o:ole="">
                  <v:imagedata r:id="rId921" o:title=""/>
                </v:shape>
                <o:OLEObject Type="Embed" ProgID="Equation.DSMT4" ShapeID="_x0000_i24969" DrawAspect="Content" ObjectID="_1690410195" r:id="rId92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Tính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35" w:dyaOrig="285" w14:anchorId="4367CA8A">
                <v:shape id="_x0000_i24970" type="#_x0000_t75" style="width:21.75pt;height:14.25pt" o:ole="">
                  <v:imagedata r:id="rId923" o:title=""/>
                </v:shape>
                <o:OLEObject Type="Embed" ProgID="Equation.DSMT4" ShapeID="_x0000_i24970" DrawAspect="Content" ObjectID="_1690410196" r:id="rId92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7FD1D8BC">
                <v:shape id="_x0000_i24971" type="#_x0000_t75" style="width:20.25pt;height:14.25pt" o:ole="">
                  <v:imagedata r:id="rId925" o:title=""/>
                </v:shape>
                <o:OLEObject Type="Embed" ProgID="Equation.DSMT4" ShapeID="_x0000_i24971" DrawAspect="Content" ObjectID="_1690410197" r:id="rId92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7C94C4EA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405" w:dyaOrig="285" w14:anchorId="3074A4E0">
                <v:shape id="_x0000_i24972" type="#_x0000_t75" style="width:20.25pt;height:14.25pt" o:ole="">
                  <v:imagedata r:id="rId927" o:title=""/>
                </v:shape>
                <o:OLEObject Type="Embed" ProgID="Equation.DSMT4" ShapeID="_x0000_i24972" DrawAspect="Content" ObjectID="_1690410198" r:id="rId92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405" w:dyaOrig="285" w14:anchorId="05E5F387">
                <v:shape id="_x0000_i24973" type="#_x0000_t75" style="width:20.25pt;height:14.25pt" o:ole="">
                  <v:imagedata r:id="rId929" o:title=""/>
                </v:shape>
                <o:OLEObject Type="Embed" ProgID="Equation.DSMT4" ShapeID="_x0000_i24973" DrawAspect="Content" ObjectID="_1690410199" r:id="rId93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405" w:dyaOrig="285" w14:anchorId="61BC46D3">
                <v:shape id="_x0000_i24974" type="#_x0000_t75" style="width:20.25pt;height:14.25pt" o:ole="">
                  <v:imagedata r:id="rId931" o:title=""/>
                </v:shape>
                <o:OLEObject Type="Embed" ProgID="Equation.DSMT4" ShapeID="_x0000_i24974" DrawAspect="Content" ObjectID="_1690410200" r:id="rId93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495" w:dyaOrig="285" w14:anchorId="0EF6031E">
                <v:shape id="_x0000_i24975" type="#_x0000_t75" style="width:24.75pt;height:14.25pt" o:ole="">
                  <v:imagedata r:id="rId933" o:title=""/>
                </v:shape>
                <o:OLEObject Type="Embed" ProgID="Equation.DSMT4" ShapeID="_x0000_i24975" DrawAspect="Content" ObjectID="_1690410201" r:id="rId93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72534907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02593D9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5A0BE20F" w14:textId="77777777" w:rsidTr="00A6548B">
        <w:tc>
          <w:tcPr>
            <w:tcW w:w="5727" w:type="dxa"/>
            <w:shd w:val="clear" w:color="auto" w:fill="auto"/>
          </w:tcPr>
          <w:p w14:paraId="382573A6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407811">
              <w:rPr>
                <w:rFonts w:ascii="Chu Van An" w:hAnsi="Chu Van An" w:cs="Chu Van An"/>
              </w:rPr>
              <w:t xml:space="preserve">Cho tứ diện đều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720" w:dyaOrig="285" w14:anchorId="0EE2500C">
                <v:shape id="_x0000_i24976" type="#_x0000_t75" style="width:36pt;height:14.25pt" o:ole="">
                  <v:imagedata r:id="rId935" o:title=""/>
                </v:shape>
                <o:OLEObject Type="Embed" ProgID="Equation.DSMT4" ShapeID="_x0000_i24976" DrawAspect="Content" ObjectID="_1690410202" r:id="rId936"/>
              </w:object>
            </w:r>
            <w:r w:rsidRPr="00407811">
              <w:rPr>
                <w:rFonts w:ascii="Chu Van An" w:hAnsi="Chu Van An" w:cs="Chu Van An"/>
              </w:rPr>
              <w:t xml:space="preserve">,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315" w:dyaOrig="255" w14:anchorId="1B258E0A">
                <v:shape id="_x0000_i24977" type="#_x0000_t75" style="width:15.75pt;height:12.75pt" o:ole="">
                  <v:imagedata r:id="rId937" o:title=""/>
                </v:shape>
                <o:OLEObject Type="Embed" ProgID="Equation.DSMT4" ShapeID="_x0000_i24977" DrawAspect="Content" ObjectID="_1690410203" r:id="rId938"/>
              </w:object>
            </w:r>
            <w:r w:rsidRPr="00407811">
              <w:rPr>
                <w:rFonts w:ascii="Chu Van An" w:hAnsi="Chu Van An" w:cs="Chu Van An"/>
              </w:rPr>
              <w:t xml:space="preserve"> là trung điểm của cạnh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0AC6D985">
                <v:shape id="_x0000_i24978" type="#_x0000_t75" style="width:20.25pt;height:14.25pt" o:ole="">
                  <v:imagedata r:id="rId939" o:title=""/>
                </v:shape>
                <o:OLEObject Type="Embed" ProgID="Equation.DSMT4" ShapeID="_x0000_i24978" DrawAspect="Content" ObjectID="_1690410204" r:id="rId940"/>
              </w:object>
            </w:r>
            <w:r w:rsidRPr="00407811">
              <w:rPr>
                <w:rFonts w:ascii="Chu Van An" w:hAnsi="Chu Van An" w:cs="Chu Van An"/>
                <w:b/>
              </w:rPr>
              <w:t>.</w:t>
            </w:r>
            <w:r w:rsidRPr="00407811">
              <w:rPr>
                <w:rFonts w:ascii="Chu Van An" w:hAnsi="Chu Van An" w:cs="Chu Van An"/>
              </w:rPr>
              <w:t xml:space="preserve"> Khi đó </w:t>
            </w:r>
            <w:r w:rsidRPr="00407811">
              <w:rPr>
                <w:rFonts w:ascii="Chu Van An" w:eastAsia="Arial" w:hAnsi="Chu Van An" w:cs="Chu Van An"/>
                <w:position w:val="-14"/>
              </w:rPr>
              <w:object w:dxaOrig="1440" w:dyaOrig="405" w14:anchorId="09938C86">
                <v:shape id="_x0000_i24979" type="#_x0000_t75" style="width:1in;height:20.25pt" o:ole="">
                  <v:imagedata r:id="rId941" o:title=""/>
                </v:shape>
                <o:OLEObject Type="Embed" ProgID="Equation.DSMT4" ShapeID="_x0000_i24979" DrawAspect="Content" ObjectID="_1690410205" r:id="rId942"/>
              </w:object>
            </w:r>
            <w:r w:rsidRPr="00407811">
              <w:rPr>
                <w:rFonts w:ascii="Chu Van An" w:hAnsi="Chu Van An" w:cs="Chu Van An"/>
              </w:rPr>
              <w:t xml:space="preserve"> bằng:</w:t>
            </w:r>
          </w:p>
          <w:p w14:paraId="0FD28A4A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405" w:dyaOrig="675" w14:anchorId="7C82B5E9">
                <v:shape id="_x0000_i24980" type="#_x0000_t75" style="width:20.25pt;height:33.75pt" o:ole="">
                  <v:imagedata r:id="rId943" o:title=""/>
                </v:shape>
                <o:OLEObject Type="Embed" ProgID="Equation.DSMT4" ShapeID="_x0000_i24980" DrawAspect="Content" ObjectID="_1690410206" r:id="rId94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420" w:dyaOrig="675" w14:anchorId="3D89A58E">
                <v:shape id="_x0000_i24981" type="#_x0000_t75" style="width:21pt;height:33.75pt" o:ole="">
                  <v:imagedata r:id="rId945" o:title=""/>
                </v:shape>
                <o:OLEObject Type="Embed" ProgID="Equation.DSMT4" ShapeID="_x0000_i24981" DrawAspect="Content" ObjectID="_1690410207" r:id="rId946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405" w:dyaOrig="675" w14:anchorId="64A10071">
                <v:shape id="_x0000_i24982" type="#_x0000_t75" style="width:20.25pt;height:33.75pt" o:ole="">
                  <v:imagedata r:id="rId947" o:title=""/>
                </v:shape>
                <o:OLEObject Type="Embed" ProgID="Equation.DSMT4" ShapeID="_x0000_i24982" DrawAspect="Content" ObjectID="_1690410208" r:id="rId948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240" w:dyaOrig="615" w14:anchorId="0F9AD050">
                <v:shape id="_x0000_i24983" type="#_x0000_t75" style="width:12pt;height:30.75pt" o:ole="">
                  <v:imagedata r:id="rId949" o:title=""/>
                </v:shape>
                <o:OLEObject Type="Embed" ProgID="Equation.DSMT4" ShapeID="_x0000_i24983" DrawAspect="Content" ObjectID="_1690410209" r:id="rId95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1B0FEA57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C9DBA96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7B87B82D" w14:textId="77777777" w:rsidTr="00A6548B">
        <w:tc>
          <w:tcPr>
            <w:tcW w:w="5727" w:type="dxa"/>
            <w:shd w:val="clear" w:color="auto" w:fill="auto"/>
          </w:tcPr>
          <w:p w14:paraId="14EC43ED" w14:textId="77777777" w:rsidR="00A6548B" w:rsidRPr="00407811" w:rsidRDefault="00A6548B" w:rsidP="00FC6C1B">
            <w:pPr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  <w:r w:rsidRPr="00407811">
              <w:rPr>
                <w:rFonts w:ascii="Chu Van An" w:eastAsia="Calibri" w:hAnsi="Chu Van An" w:cs="Chu Van An"/>
                <w:b/>
                <w:color w:val="0000FF"/>
              </w:rPr>
              <w:t>Câu 12:</w:t>
            </w:r>
            <w:r w:rsidRPr="00407811">
              <w:rPr>
                <w:rFonts w:ascii="Chu Van An" w:eastAsia="Calibri" w:hAnsi="Chu Van An" w:cs="Chu Van An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20" w:dyaOrig="285" w14:anchorId="413637B2">
                <v:shape id="_x0000_i24984" type="#_x0000_t75" style="width:36pt;height:14.25pt" o:ole="">
                  <v:imagedata r:id="rId951" o:title=""/>
                </v:shape>
                <o:OLEObject Type="Embed" ProgID="Equation.DSMT4" ShapeID="_x0000_i24984" DrawAspect="Content" ObjectID="_1690410210" r:id="rId952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945" w:dyaOrig="330" w14:anchorId="58038F10">
                <v:shape id="_x0000_i24985" type="#_x0000_t75" style="width:47.25pt;height:16.5pt" o:ole="">
                  <v:imagedata r:id="rId953" o:title=""/>
                </v:shape>
                <o:OLEObject Type="Embed" ProgID="Equation.DSMT4" ShapeID="_x0000_i24985" DrawAspect="Content" ObjectID="_1690410211" r:id="rId954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là trung điểm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1230" w:dyaOrig="330" w14:anchorId="1B944C21">
                <v:shape id="_x0000_i24986" type="#_x0000_t75" style="width:61.5pt;height:16.5pt" o:ole="">
                  <v:imagedata r:id="rId955" o:title=""/>
                </v:shape>
                <o:OLEObject Type="Embed" ProgID="Equation.DSMT4" ShapeID="_x0000_i24986" DrawAspect="Content" ObjectID="_1690410212" r:id="rId956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. Biết góc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600" w:dyaOrig="285" w14:anchorId="2339565F">
                <v:shape id="_x0000_i24987" type="#_x0000_t75" style="width:30pt;height:14.25pt" o:ole="">
                  <v:imagedata r:id="rId957" o:title=""/>
                </v:shape>
                <o:OLEObject Type="Embed" ProgID="Equation.DSMT4" ShapeID="_x0000_i24987" DrawAspect="Content" ObjectID="_1690410213" r:id="rId958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bằng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80" w:dyaOrig="330" w14:anchorId="69B33FD1">
                <v:shape id="_x0000_i24988" type="#_x0000_t75" style="width:24pt;height:16.5pt" o:ole="">
                  <v:imagedata r:id="rId959" o:title=""/>
                </v:shape>
                <o:OLEObject Type="Embed" ProgID="Equation.DSMT4" ShapeID="_x0000_i24988" DrawAspect="Content" ObjectID="_1690410214" r:id="rId960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20" w:dyaOrig="285" w14:anchorId="1CA435CE">
                <v:shape id="_x0000_i24989" type="#_x0000_t75" style="width:21pt;height:14.25pt" o:ole="">
                  <v:imagedata r:id="rId961" o:title=""/>
                </v:shape>
                <o:OLEObject Type="Embed" ProgID="Equation.DSMT4" ShapeID="_x0000_i24989" DrawAspect="Content" ObjectID="_1690410215" r:id="rId962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và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405" w:dyaOrig="270" w14:anchorId="62B0E37F">
                <v:shape id="_x0000_i24990" type="#_x0000_t75" style="width:20.25pt;height:13.5pt" o:ole="">
                  <v:imagedata r:id="rId963" o:title=""/>
                </v:shape>
                <o:OLEObject Type="Embed" ProgID="Equation.DSMT4" ShapeID="_x0000_i24990" DrawAspect="Content" ObjectID="_1690410216" r:id="rId964"/>
              </w:object>
            </w:r>
            <w:r w:rsidRPr="00407811">
              <w:rPr>
                <w:rFonts w:ascii="Chu Van An" w:eastAsia="Calibri" w:hAnsi="Chu Van An" w:cs="Chu Van An"/>
              </w:rPr>
              <w:t>bằng</w:t>
            </w:r>
          </w:p>
          <w:p w14:paraId="46F692D8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eastAsia="Calibri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Calibri" w:hAnsi="Chu Van An" w:cs="Chu Van An"/>
                <w:color w:val="000000"/>
                <w:position w:val="-6"/>
              </w:rPr>
              <w:object w:dxaOrig="375" w:dyaOrig="330" w14:anchorId="371459CD">
                <v:shape id="_x0000_i24991" type="#_x0000_t75" style="width:18.75pt;height:16.5pt" o:ole="">
                  <v:imagedata r:id="rId965" o:title=""/>
                </v:shape>
                <o:OLEObject Type="Embed" ProgID="Equation.DSMT4" ShapeID="_x0000_i24991" DrawAspect="Content" ObjectID="_1690410217" r:id="rId966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Calibri" w:hAnsi="Chu Van An" w:cs="Chu Van An"/>
                <w:color w:val="000000"/>
                <w:position w:val="-6"/>
              </w:rPr>
              <w:object w:dxaOrig="375" w:dyaOrig="330" w14:anchorId="22C5DF12">
                <v:shape id="_x0000_i24992" type="#_x0000_t75" style="width:18.75pt;height:16.5pt" o:ole="">
                  <v:imagedata r:id="rId967" o:title=""/>
                </v:shape>
                <o:OLEObject Type="Embed" ProgID="Equation.DSMT4" ShapeID="_x0000_i24992" DrawAspect="Content" ObjectID="_1690410218" r:id="rId968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Calibri" w:hAnsi="Chu Van An" w:cs="Chu Van An"/>
                <w:color w:val="000000"/>
                <w:position w:val="-6"/>
              </w:rPr>
              <w:object w:dxaOrig="480" w:dyaOrig="330" w14:anchorId="1C0B87F6">
                <v:shape id="_x0000_i24993" type="#_x0000_t75" style="width:24pt;height:16.5pt" o:ole="">
                  <v:imagedata r:id="rId969" o:title=""/>
                </v:shape>
                <o:OLEObject Type="Embed" ProgID="Equation.DSMT4" ShapeID="_x0000_i24993" DrawAspect="Content" ObjectID="_1690410219" r:id="rId970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Calibri" w:hAnsi="Chu Van An" w:cs="Chu Van An"/>
                <w:color w:val="000000"/>
                <w:position w:val="-6"/>
              </w:rPr>
              <w:object w:dxaOrig="375" w:dyaOrig="330" w14:anchorId="016BBAB8">
                <v:shape id="_x0000_i24994" type="#_x0000_t75" style="width:18.75pt;height:16.5pt" o:ole="">
                  <v:imagedata r:id="rId971" o:title=""/>
                </v:shape>
                <o:OLEObject Type="Embed" ProgID="Equation.DSMT4" ShapeID="_x0000_i24994" DrawAspect="Content" ObjectID="_1690410220" r:id="rId972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7C6C47B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107990F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7995C791" w14:textId="77777777" w:rsidTr="00A6548B">
        <w:tc>
          <w:tcPr>
            <w:tcW w:w="5727" w:type="dxa"/>
            <w:shd w:val="clear" w:color="auto" w:fill="auto"/>
          </w:tcPr>
          <w:p w14:paraId="20B18D7C" w14:textId="77777777" w:rsidR="00A6548B" w:rsidRPr="00407811" w:rsidRDefault="00A6548B" w:rsidP="00FC6C1B">
            <w:pPr>
              <w:mirrorIndents/>
              <w:rPr>
                <w:rFonts w:ascii="Chu Van An" w:eastAsia="Arial" w:hAnsi="Chu Van An" w:cs="Chu Van An"/>
              </w:rPr>
            </w:pPr>
            <w:r w:rsidRPr="00407811">
              <w:rPr>
                <w:rFonts w:ascii="Chu Van An" w:eastAsia="Arial" w:hAnsi="Chu Van An" w:cs="Chu Van An"/>
                <w:b/>
                <w:color w:val="0000FF"/>
              </w:rPr>
              <w:t>Câu 13:</w:t>
            </w:r>
            <w:r w:rsidRPr="00407811">
              <w:rPr>
                <w:rFonts w:ascii="Chu Van An" w:hAnsi="Chu Van An" w:cs="Chu Van An"/>
              </w:rPr>
              <w:t xml:space="preserve">Cho hình chóp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735" w:dyaOrig="285" w14:anchorId="1CE6C9DC">
                <v:shape id="_x0000_i24995" type="#_x0000_t75" style="width:36.75pt;height:14.25pt" o:ole="">
                  <v:imagedata r:id="rId973" o:title=""/>
                </v:shape>
                <o:OLEObject Type="Embed" ProgID="Equation.DSMT4" ShapeID="_x0000_i24995" DrawAspect="Content" ObjectID="_1690410221" r:id="rId974"/>
              </w:object>
            </w:r>
            <w:r w:rsidRPr="00407811">
              <w:rPr>
                <w:rFonts w:ascii="Chu Van An" w:hAnsi="Chu Van An" w:cs="Chu Van An"/>
              </w:rPr>
              <w:t xml:space="preserve"> có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345" w:dyaOrig="285" w14:anchorId="5CDACC6C">
                <v:shape id="_x0000_i24996" type="#_x0000_t75" style="width:17.25pt;height:14.25pt" o:ole="">
                  <v:imagedata r:id="rId975" o:title=""/>
                </v:shape>
                <o:OLEObject Type="Embed" ProgID="Equation.DSMT4" ShapeID="_x0000_i24996" DrawAspect="Content" ObjectID="_1690410222" r:id="rId976"/>
              </w:object>
            </w:r>
            <w:r w:rsidRPr="00407811">
              <w:rPr>
                <w:rFonts w:ascii="Chu Van An" w:hAnsi="Chu Van An" w:cs="Chu Van An"/>
              </w:rPr>
              <w:t xml:space="preserve"> vuông góc với </w:t>
            </w:r>
            <w:r w:rsidRPr="00407811">
              <w:rPr>
                <w:rFonts w:ascii="Chu Van An" w:eastAsia="Arial" w:hAnsi="Chu Van An" w:cs="Chu Van An"/>
                <w:position w:val="-10"/>
              </w:rPr>
              <w:object w:dxaOrig="720" w:dyaOrig="315" w14:anchorId="50E125DC">
                <v:shape id="_x0000_i24997" type="#_x0000_t75" style="width:36pt;height:15.75pt" o:ole="">
                  <v:imagedata r:id="rId977" o:title=""/>
                </v:shape>
                <o:OLEObject Type="Embed" ProgID="Equation.DSMT4" ShapeID="_x0000_i24997" DrawAspect="Content" ObjectID="_1690410223" r:id="rId978"/>
              </w:object>
            </w:r>
            <w:r w:rsidRPr="00407811">
              <w:rPr>
                <w:rFonts w:ascii="Chu Van An" w:hAnsi="Chu Van An" w:cs="Chu Van An"/>
              </w:rPr>
              <w:t xml:space="preserve">,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675" w:dyaOrig="285" w14:anchorId="68764A2D">
                <v:shape id="_x0000_i24998" type="#_x0000_t75" style="width:33.75pt;height:14.25pt" o:ole="">
                  <v:imagedata r:id="rId979" o:title=""/>
                </v:shape>
                <o:OLEObject Type="Embed" ProgID="Equation.DSMT4" ShapeID="_x0000_i24998" DrawAspect="Content" ObjectID="_1690410224" r:id="rId980"/>
              </w:object>
            </w:r>
            <w:r w:rsidRPr="00407811">
              <w:rPr>
                <w:rFonts w:ascii="Chu Van An" w:hAnsi="Chu Van An" w:cs="Chu Van An"/>
              </w:rPr>
              <w:t xml:space="preserve"> vuông tại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240" w:dyaOrig="255" w14:anchorId="1D0897B6">
                <v:shape id="_x0000_i24999" type="#_x0000_t75" style="width:12pt;height:12.75pt" o:ole="">
                  <v:imagedata r:id="rId981" o:title=""/>
                </v:shape>
                <o:OLEObject Type="Embed" ProgID="Equation.DSMT4" ShapeID="_x0000_i24999" DrawAspect="Content" ObjectID="_1690410225" r:id="rId982"/>
              </w:object>
            </w:r>
            <w:r w:rsidRPr="00407811">
              <w:rPr>
                <w:rFonts w:ascii="Chu Van An" w:hAnsi="Chu Van An" w:cs="Chu Van An"/>
              </w:rPr>
              <w:t xml:space="preserve">. Góc giữa hai đường thẳng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05" w:dyaOrig="255" w14:anchorId="6DB0E227">
                <v:shape id="_x0000_i25000" type="#_x0000_t75" style="width:20.25pt;height:12.75pt" o:ole="">
                  <v:imagedata r:id="rId983" o:title=""/>
                </v:shape>
                <o:OLEObject Type="Embed" ProgID="Equation.DSMT4" ShapeID="_x0000_i25000" DrawAspect="Content" ObjectID="_1690410226" r:id="rId98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375" w:dyaOrig="285" w14:anchorId="35E0E57C">
                <v:shape id="_x0000_i25001" type="#_x0000_t75" style="width:18.75pt;height:14.25pt" o:ole="">
                  <v:imagedata r:id="rId985" o:title=""/>
                </v:shape>
                <o:OLEObject Type="Embed" ProgID="Equation.DSMT4" ShapeID="_x0000_i25001" DrawAspect="Content" ObjectID="_1690410227" r:id="rId986"/>
              </w:object>
            </w:r>
            <w:r w:rsidRPr="00407811">
              <w:rPr>
                <w:rFonts w:ascii="Chu Van An" w:hAnsi="Chu Van An" w:cs="Chu Van An"/>
              </w:rPr>
              <w:t xml:space="preserve"> bằng</w:t>
            </w:r>
          </w:p>
          <w:p w14:paraId="5D9AAC37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eastAsia="Arial" w:hAnsi="Chu Van An" w:cs="Chu Van An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255" w:dyaOrig="615" w14:anchorId="0FD08E81">
                <v:shape id="_x0000_i25002" type="#_x0000_t75" style="width:12.75pt;height:30.75pt" o:ole="">
                  <v:imagedata r:id="rId987" o:title=""/>
                </v:shape>
                <o:OLEObject Type="Embed" ProgID="Equation.DSMT4" ShapeID="_x0000_i25002" DrawAspect="Content" ObjectID="_1690410228" r:id="rId988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375" w:dyaOrig="615" w14:anchorId="4EF7B724">
                <v:shape id="_x0000_i25003" type="#_x0000_t75" style="width:18.75pt;height:30.75pt" o:ole="">
                  <v:imagedata r:id="rId989" o:title=""/>
                </v:shape>
                <o:OLEObject Type="Embed" ProgID="Equation.DSMT4" ShapeID="_x0000_i25003" DrawAspect="Content" ObjectID="_1690410229" r:id="rId990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568DA0B1" w14:textId="11CD953F" w:rsidR="00A6548B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6548B" w:rsidRPr="00407811">
              <w:rPr>
                <w:rFonts w:ascii="Chu Van An" w:eastAsia="Times New Roman" w:hAnsi="Chu Van An" w:cs="Chu Van An"/>
                <w:position w:val="-24"/>
              </w:rPr>
              <w:object w:dxaOrig="255" w:dyaOrig="615" w14:anchorId="1039B679">
                <v:shape id="_x0000_i25004" type="#_x0000_t75" style="width:12.75pt;height:30.75pt" o:ole="">
                  <v:imagedata r:id="rId991" o:title=""/>
                </v:shape>
                <o:OLEObject Type="Embed" ProgID="Equation.DSMT4" ShapeID="_x0000_i25004" DrawAspect="Content" ObjectID="_1690410230" r:id="rId992"/>
              </w:object>
            </w:r>
            <w:r w:rsidR="00A6548B" w:rsidRPr="00407811">
              <w:rPr>
                <w:rFonts w:ascii="Chu Van An" w:hAnsi="Chu Van An" w:cs="Chu Van An"/>
              </w:rPr>
              <w:t>.</w:t>
            </w:r>
            <w:r w:rsidR="00A6548B"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407811">
              <w:rPr>
                <w:rFonts w:ascii="Chu Van An" w:eastAsia="Times New Roman" w:hAnsi="Chu Van An" w:cs="Chu Van An"/>
                <w:position w:val="-24"/>
              </w:rPr>
              <w:object w:dxaOrig="255" w:dyaOrig="615" w14:anchorId="111A03FF">
                <v:shape id="_x0000_i25005" type="#_x0000_t75" style="width:12.75pt;height:30.75pt" o:ole="">
                  <v:imagedata r:id="rId993" o:title=""/>
                </v:shape>
                <o:OLEObject Type="Embed" ProgID="Equation.DSMT4" ShapeID="_x0000_i25005" DrawAspect="Content" ObjectID="_1690410231" r:id="rId994"/>
              </w:object>
            </w:r>
            <w:r w:rsidR="00A6548B" w:rsidRPr="00407811">
              <w:rPr>
                <w:rFonts w:ascii="Chu Van An" w:hAnsi="Chu Van An" w:cs="Chu Van An"/>
              </w:rPr>
              <w:t>.</w:t>
            </w:r>
          </w:p>
          <w:p w14:paraId="125A8D8E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6F53F9A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219C7E19" w14:textId="77777777" w:rsidTr="00A6548B">
        <w:tc>
          <w:tcPr>
            <w:tcW w:w="5727" w:type="dxa"/>
            <w:shd w:val="clear" w:color="auto" w:fill="auto"/>
          </w:tcPr>
          <w:p w14:paraId="0215F09A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407811">
              <w:rPr>
                <w:rFonts w:ascii="Chu Van An" w:eastAsia="Calibri" w:hAnsi="Chu Van An" w:cs="Chu Van An"/>
              </w:rPr>
              <w:t xml:space="preserve">Cho hình lập phương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635" w:dyaOrig="285" w14:anchorId="2E17FE6B">
                <v:shape id="_x0000_i25006" type="#_x0000_t75" style="width:81.75pt;height:14.25pt" o:ole="">
                  <v:imagedata r:id="rId995" o:title=""/>
                </v:shape>
                <o:OLEObject Type="Embed" ProgID="Equation.DSMT4" ShapeID="_x0000_i25006" DrawAspect="Content" ObjectID="_1690410232" r:id="rId996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có cạnh bằng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95" w:dyaOrig="225" w14:anchorId="69880BDC">
                <v:shape id="_x0000_i25007" type="#_x0000_t75" style="width:9.75pt;height:11.25pt" o:ole="">
                  <v:imagedata r:id="rId997" o:title=""/>
                </v:shape>
                <o:OLEObject Type="Embed" ProgID="Equation.DSMT4" ShapeID="_x0000_i25007" DrawAspect="Content" ObjectID="_1690410233" r:id="rId998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. Góc giữa hai đường thẳng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35" w:dyaOrig="255" w14:anchorId="233BF195">
                <v:shape id="_x0000_i25008" type="#_x0000_t75" style="width:21.75pt;height:12.75pt" o:ole="">
                  <v:imagedata r:id="rId999" o:title=""/>
                </v:shape>
                <o:OLEObject Type="Embed" ProgID="Equation.DSMT4" ShapeID="_x0000_i25008" DrawAspect="Content" ObjectID="_1690410234" r:id="rId1000"/>
              </w:object>
            </w:r>
            <w:r w:rsidRPr="00407811">
              <w:rPr>
                <w:rFonts w:ascii="Chu Van An" w:eastAsia="Calibri" w:hAnsi="Chu Van An" w:cs="Chu Van An"/>
              </w:rPr>
              <w:t xml:space="preserve">và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65" w:dyaOrig="285" w14:anchorId="4DAFA1DE">
                <v:shape id="_x0000_i25009" type="#_x0000_t75" style="width:23.25pt;height:14.25pt" o:ole="">
                  <v:imagedata r:id="rId1001" o:title=""/>
                </v:shape>
                <o:OLEObject Type="Embed" ProgID="Equation.DSMT4" ShapeID="_x0000_i25009" DrawAspect="Content" ObjectID="_1690410235" r:id="rId1002"/>
              </w:object>
            </w:r>
            <w:r w:rsidRPr="00407811">
              <w:rPr>
                <w:rFonts w:ascii="Chu Van An" w:eastAsia="Calibri" w:hAnsi="Chu Van An" w:cs="Chu Van An"/>
              </w:rPr>
              <w:t>bằng</w:t>
            </w:r>
          </w:p>
          <w:p w14:paraId="637DDDDD" w14:textId="77777777" w:rsidR="00E83E91" w:rsidRDefault="00A6548B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65E19916">
                <v:shape id="_x0000_i25010" type="#_x0000_t75" style="width:20.25pt;height:14.25pt" o:ole="">
                  <v:imagedata r:id="rId1003" o:title=""/>
                </v:shape>
                <o:OLEObject Type="Embed" ProgID="Equation.DSMT4" ShapeID="_x0000_i25010" DrawAspect="Content" ObjectID="_1690410236" r:id="rId1004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1ABAE039">
                <v:shape id="_x0000_i25011" type="#_x0000_t75" style="width:20.25pt;height:14.25pt" o:ole="">
                  <v:imagedata r:id="rId1005" o:title=""/>
                </v:shape>
                <o:OLEObject Type="Embed" ProgID="Equation.DSMT4" ShapeID="_x0000_i25011" DrawAspect="Content" ObjectID="_1690410237" r:id="rId1006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</w:p>
          <w:p w14:paraId="1EBBFF37" w14:textId="6EB5489D" w:rsidR="00A6548B" w:rsidRPr="00407811" w:rsidRDefault="00E83E91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C.  </w:t>
            </w:r>
            <w:r w:rsidR="00A6548B"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0E38AE85">
                <v:shape id="_x0000_i25012" type="#_x0000_t75" style="width:20.25pt;height:14.25pt" o:ole="">
                  <v:imagedata r:id="rId1007" o:title=""/>
                </v:shape>
                <o:OLEObject Type="Embed" ProgID="Equation.DSMT4" ShapeID="_x0000_i25012" DrawAspect="Content" ObjectID="_1690410238" r:id="rId1008"/>
              </w:object>
            </w:r>
            <w:r w:rsidR="00A6548B" w:rsidRPr="00407811">
              <w:rPr>
                <w:rFonts w:ascii="Chu Van An" w:eastAsia="Calibri" w:hAnsi="Chu Van An" w:cs="Chu Van An"/>
              </w:rPr>
              <w:t>.</w:t>
            </w:r>
            <w:r w:rsidR="00A6548B"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="00A6548B"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2F8BE68E">
                <v:shape id="_x0000_i25013" type="#_x0000_t75" style="width:20.25pt;height:14.25pt" o:ole="">
                  <v:imagedata r:id="rId1009" o:title=""/>
                </v:shape>
                <o:OLEObject Type="Embed" ProgID="Equation.DSMT4" ShapeID="_x0000_i25013" DrawAspect="Content" ObjectID="_1690410239" r:id="rId1010"/>
              </w:object>
            </w:r>
            <w:r w:rsidR="00A6548B" w:rsidRPr="00407811">
              <w:rPr>
                <w:rFonts w:ascii="Chu Van An" w:eastAsia="Calibri" w:hAnsi="Chu Van An" w:cs="Chu Van An"/>
              </w:rPr>
              <w:t>.</w:t>
            </w:r>
          </w:p>
          <w:p w14:paraId="2D3AAE76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F43A84E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733049D0" w14:textId="77777777" w:rsidTr="00A6548B">
        <w:tc>
          <w:tcPr>
            <w:tcW w:w="5727" w:type="dxa"/>
            <w:shd w:val="clear" w:color="auto" w:fill="auto"/>
          </w:tcPr>
          <w:p w14:paraId="0B9E3CAF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25189EF1">
                <v:shape id="_x0000_i25014" type="#_x0000_t75" style="width:81.75pt;height:14.25pt" o:ole="">
                  <v:imagedata r:id="rId1011" o:title=""/>
                </v:shape>
                <o:OLEObject Type="Embed" ProgID="Equation.DSMT4" ShapeID="_x0000_i25014" DrawAspect="Content" ObjectID="_1690410240" r:id="rId101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Tính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525" w:dyaOrig="255" w14:anchorId="3C9656B9">
                <v:shape id="_x0000_i25015" type="#_x0000_t75" style="width:26.25pt;height:12.75pt" o:ole="">
                  <v:imagedata r:id="rId1013" o:title=""/>
                </v:shape>
                <o:OLEObject Type="Embed" ProgID="Equation.DSMT4" ShapeID="_x0000_i25015" DrawAspect="Content" ObjectID="_1690410241" r:id="rId101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35" w:dyaOrig="255" w14:anchorId="6E89C282">
                <v:shape id="_x0000_i25016" type="#_x0000_t75" style="width:21.75pt;height:12.75pt" o:ole="">
                  <v:imagedata r:id="rId1015" o:title=""/>
                </v:shape>
                <o:OLEObject Type="Embed" ProgID="Equation.DSMT4" ShapeID="_x0000_i25016" DrawAspect="Content" ObjectID="_1690410242" r:id="rId101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42638C02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21" w:name="c15a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35F7E41F">
                <v:shape id="_x0000_i25017" type="#_x0000_t75" style="width:20.25pt;height:14.25pt" o:ole="">
                  <v:imagedata r:id="rId1017" o:title=""/>
                </v:shape>
                <o:OLEObject Type="Embed" ProgID="Equation.DSMT4" ShapeID="_x0000_i25017" DrawAspect="Content" ObjectID="_1690410243" r:id="rId101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bookmarkStart w:id="122" w:name="c15b"/>
            <w:bookmarkEnd w:id="121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1F74C83">
                <v:shape id="_x0000_i25018" type="#_x0000_t75" style="width:20.25pt;height:14.25pt" o:ole="">
                  <v:imagedata r:id="rId1019" o:title=""/>
                </v:shape>
                <o:OLEObject Type="Embed" ProgID="Equation.DSMT4" ShapeID="_x0000_i25018" DrawAspect="Content" ObjectID="_1690410244" r:id="rId10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bookmarkStart w:id="123" w:name="c15c"/>
            <w:bookmarkEnd w:id="122"/>
            <w:r w:rsidRPr="00407811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508AB082" w14:textId="7FFEEDF5" w:rsidR="00A6548B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C.  </w:t>
            </w:r>
            <w:r w:rsidR="00A6548B"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73EE980">
                <v:shape id="_x0000_i25019" type="#_x0000_t75" style="width:20.25pt;height:14.25pt" o:ole="">
                  <v:imagedata r:id="rId1021" o:title=""/>
                </v:shape>
                <o:OLEObject Type="Embed" ProgID="Equation.DSMT4" ShapeID="_x0000_i25019" DrawAspect="Content" ObjectID="_1690410245" r:id="rId1022"/>
              </w:object>
            </w:r>
            <w:r w:rsidR="00A6548B" w:rsidRPr="00407811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124" w:name="c15d"/>
            <w:bookmarkEnd w:id="123"/>
            <w:r w:rsidR="00A6548B"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407811">
              <w:rPr>
                <w:rFonts w:ascii="Chu Van An" w:eastAsia="Times New Roman" w:hAnsi="Chu Van An" w:cs="Chu Van An"/>
                <w:b/>
                <w:color w:val="000000"/>
                <w:position w:val="-6"/>
                <w:lang w:val="fr-FR"/>
              </w:rPr>
              <w:object w:dxaOrig="405" w:dyaOrig="285" w14:anchorId="139097EA">
                <v:shape id="_x0000_i25020" type="#_x0000_t75" style="width:20.25pt;height:14.25pt" o:ole="">
                  <v:imagedata r:id="rId1023" o:title=""/>
                </v:shape>
                <o:OLEObject Type="Embed" ProgID="Equation.DSMT4" ShapeID="_x0000_i25020" DrawAspect="Content" ObjectID="_1690410246" r:id="rId1024"/>
              </w:object>
            </w:r>
            <w:r w:rsidR="00A6548B" w:rsidRPr="00407811">
              <w:rPr>
                <w:rFonts w:ascii="Chu Van An" w:hAnsi="Chu Van An" w:cs="Chu Van An"/>
                <w:color w:val="000000"/>
              </w:rPr>
              <w:t>.</w:t>
            </w:r>
          </w:p>
          <w:bookmarkEnd w:id="124"/>
          <w:p w14:paraId="73A2482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3B6498C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1281A898" w14:textId="77777777" w:rsidTr="00A6548B">
        <w:tc>
          <w:tcPr>
            <w:tcW w:w="5727" w:type="dxa"/>
            <w:shd w:val="clear" w:color="auto" w:fill="auto"/>
          </w:tcPr>
          <w:p w14:paraId="1E8C951E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16:</w: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Cho hình lập phương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635" w:dyaOrig="285" w14:anchorId="2D20B042">
                <v:shape id="_x0000_i25021" type="#_x0000_t75" style="width:81.75pt;height:14.25pt" o:ole="">
                  <v:imagedata r:id="rId1025" o:title=""/>
                </v:shape>
                <o:OLEObject Type="Embed" ProgID="Equation.DSMT4" ShapeID="_x0000_i25021" DrawAspect="Content" ObjectID="_1690410247" r:id="rId1026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có cạnh bằng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95" w:dyaOrig="225" w14:anchorId="5A16B0C6">
                <v:shape id="_x0000_i25022" type="#_x0000_t75" style="width:9.75pt;height:11.25pt" o:ole="">
                  <v:imagedata r:id="rId1027" o:title=""/>
                </v:shape>
                <o:OLEObject Type="Embed" ProgID="Equation.DSMT4" ShapeID="_x0000_i25022" DrawAspect="Content" ObjectID="_1690410248" r:id="rId1028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. Gọi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315" w:dyaOrig="255" w14:anchorId="3388877E">
                <v:shape id="_x0000_i25023" type="#_x0000_t75" style="width:15.75pt;height:12.75pt" o:ole="">
                  <v:imagedata r:id="rId1029" o:title=""/>
                </v:shape>
                <o:OLEObject Type="Embed" ProgID="Equation.DSMT4" ShapeID="_x0000_i25023" DrawAspect="Content" ObjectID="_1690410249" r:id="rId1030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,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285" w:dyaOrig="285" w14:anchorId="17C2A99E">
                <v:shape id="_x0000_i25024" type="#_x0000_t75" style="width:14.25pt;height:14.25pt" o:ole="">
                  <v:imagedata r:id="rId1031" o:title=""/>
                </v:shape>
                <o:OLEObject Type="Embed" ProgID="Equation.DSMT4" ShapeID="_x0000_i25024" DrawAspect="Content" ObjectID="_1690410250" r:id="rId1032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lần lượt là trung điểm của cạnh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35" w:dyaOrig="255" w14:anchorId="21F1D8C2">
                <v:shape id="_x0000_i25025" type="#_x0000_t75" style="width:21.75pt;height:12.75pt" o:ole="">
                  <v:imagedata r:id="rId1033" o:title=""/>
                </v:shape>
                <o:OLEObject Type="Embed" ProgID="Equation.DSMT4" ShapeID="_x0000_i25025" DrawAspect="Content" ObjectID="_1690410251" r:id="rId1034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và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95" w:dyaOrig="255" w14:anchorId="56155375">
                <v:shape id="_x0000_i25026" type="#_x0000_t75" style="width:24.75pt;height:12.75pt" o:ole="">
                  <v:imagedata r:id="rId1035" o:title=""/>
                </v:shape>
                <o:OLEObject Type="Embed" ProgID="Equation.DSMT4" ShapeID="_x0000_i25026" DrawAspect="Content" ObjectID="_1690410252" r:id="rId1036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. Tính số đo góc giữa hai đường thẳng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65" w:dyaOrig="285" w14:anchorId="0B2F8633">
                <v:shape id="_x0000_i25027" type="#_x0000_t75" style="width:23.25pt;height:14.25pt" o:ole="">
                  <v:imagedata r:id="rId1037" o:title=""/>
                </v:shape>
                <o:OLEObject Type="Embed" ProgID="Equation.DSMT4" ShapeID="_x0000_i25027" DrawAspect="Content" ObjectID="_1690410253" r:id="rId1038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 xml:space="preserve">và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05" w:dyaOrig="255" w14:anchorId="393C0C13">
                <v:shape id="_x0000_i25028" type="#_x0000_t75" style="width:20.25pt;height:12.75pt" o:ole="">
                  <v:imagedata r:id="rId1039" o:title=""/>
                </v:shape>
                <o:OLEObject Type="Embed" ProgID="Equation.DSMT4" ShapeID="_x0000_i25028" DrawAspect="Content" ObjectID="_1690410254" r:id="rId1040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>.</w:t>
            </w:r>
          </w:p>
          <w:p w14:paraId="124170C0" w14:textId="77777777" w:rsidR="00A6548B" w:rsidRPr="00407811" w:rsidRDefault="00A6548B" w:rsidP="00FC6C1B">
            <w:pPr>
              <w:pStyle w:val="ListParagraph"/>
              <w:ind w:left="0"/>
              <w:mirrorIndents/>
              <w:rPr>
                <w:rFonts w:ascii="Chu Van An" w:hAnsi="Chu Van An" w:cs="Chu Van An"/>
              </w:rPr>
            </w:pPr>
            <w:r w:rsidRPr="00407811">
              <w:rPr>
                <w:rFonts w:ascii="Chu Van An" w:hAnsi="Chu Van An" w:cs="Chu Van An"/>
                <w:noProof/>
              </w:rPr>
              <w:lastRenderedPageBreak/>
              <w:drawing>
                <wp:inline distT="0" distB="0" distL="0" distR="0" wp14:anchorId="35040287" wp14:editId="22698A02">
                  <wp:extent cx="1504950" cy="1228812"/>
                  <wp:effectExtent l="0" t="0" r="0" b="952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027" cy="1229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D36E1" w14:textId="77777777" w:rsidR="00E83E91" w:rsidRDefault="00A6548B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</w:pPr>
            <w:r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ab/>
              <w:t>A.</w:t>
            </w:r>
            <w:r w:rsidRPr="00407811">
              <w:rPr>
                <w:rFonts w:ascii="Chu Van An" w:hAnsi="Chu Van An" w:cs="Chu Van A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 xml:space="preserve">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4FA7FB8F">
                <v:shape id="_x0000_i25029" type="#_x0000_t75" style="width:20.25pt;height:14.25pt" o:ole="">
                  <v:imagedata r:id="rId1042" o:title=""/>
                </v:shape>
                <o:OLEObject Type="Embed" ProgID="Equation.DSMT4" ShapeID="_x0000_i25029" DrawAspect="Content" ObjectID="_1690410255" r:id="rId1043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ab/>
              <w:t xml:space="preserve">B. 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7A6A81CD">
                <v:shape id="_x0000_i25030" type="#_x0000_t75" style="width:20.25pt;height:14.25pt" o:ole="">
                  <v:imagedata r:id="rId1044" o:title=""/>
                </v:shape>
                <o:OLEObject Type="Embed" ProgID="Equation.DSMT4" ShapeID="_x0000_i25030" DrawAspect="Content" ObjectID="_1690410256" r:id="rId1045"/>
              </w:object>
            </w:r>
            <w:r w:rsidRPr="00407811">
              <w:rPr>
                <w:rFonts w:ascii="Chu Van An" w:hAnsi="Chu Van An" w:cs="Chu Van An"/>
                <w:lang w:eastAsia="x-none"/>
              </w:rPr>
              <w:t>.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ab/>
            </w:r>
          </w:p>
          <w:p w14:paraId="738F28D9" w14:textId="3E3F22EA" w:rsidR="00A6548B" w:rsidRPr="00407811" w:rsidRDefault="00E83E91" w:rsidP="00FC6C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 xml:space="preserve"> </w:t>
            </w:r>
            <w:r w:rsidR="00A6548B"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 xml:space="preserve">C.  </w:t>
            </w:r>
            <w:r w:rsidR="00A6548B"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6302820B">
                <v:shape id="_x0000_i25031" type="#_x0000_t75" style="width:20.25pt;height:14.25pt" o:ole="">
                  <v:imagedata r:id="rId1046" o:title=""/>
                </v:shape>
                <o:OLEObject Type="Embed" ProgID="Equation.DSMT4" ShapeID="_x0000_i25031" DrawAspect="Content" ObjectID="_1690410257" r:id="rId1047"/>
              </w:object>
            </w:r>
            <w:r w:rsidR="00A6548B" w:rsidRPr="00407811">
              <w:rPr>
                <w:rFonts w:ascii="Chu Van An" w:hAnsi="Chu Van An" w:cs="Chu Van An"/>
                <w:lang w:eastAsia="x-none"/>
              </w:rPr>
              <w:t>.</w:t>
            </w:r>
            <w:r w:rsidR="00A6548B" w:rsidRPr="00407811">
              <w:rPr>
                <w:rFonts w:ascii="Chu Van An" w:eastAsia="Times New Roman" w:hAnsi="Chu Van An" w:cs="Chu Van An"/>
                <w:b/>
                <w:color w:val="0000FF"/>
                <w:lang w:eastAsia="x-none"/>
              </w:rPr>
              <w:tab/>
              <w:t xml:space="preserve">D.  </w:t>
            </w:r>
            <w:r w:rsidR="00A6548B"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7243C17A">
                <v:shape id="_x0000_i25032" type="#_x0000_t75" style="width:20.25pt;height:14.25pt" o:ole="">
                  <v:imagedata r:id="rId1048" o:title=""/>
                </v:shape>
                <o:OLEObject Type="Embed" ProgID="Equation.DSMT4" ShapeID="_x0000_i25032" DrawAspect="Content" ObjectID="_1690410258" r:id="rId1049"/>
              </w:object>
            </w:r>
            <w:r w:rsidR="00A6548B" w:rsidRPr="00407811">
              <w:rPr>
                <w:rFonts w:ascii="Chu Van An" w:hAnsi="Chu Van An" w:cs="Chu Van An"/>
                <w:lang w:eastAsia="x-none"/>
              </w:rPr>
              <w:t>.</w:t>
            </w:r>
          </w:p>
          <w:p w14:paraId="561F086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F91AC08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6548B" w:rsidRPr="00407811" w14:paraId="424AE511" w14:textId="77777777" w:rsidTr="00A6548B">
        <w:tc>
          <w:tcPr>
            <w:tcW w:w="5727" w:type="dxa"/>
            <w:shd w:val="clear" w:color="auto" w:fill="auto"/>
          </w:tcPr>
          <w:p w14:paraId="132D8219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>Câu 17:</w:t>
            </w:r>
            <w:r w:rsidRPr="00407811">
              <w:rPr>
                <w:rFonts w:ascii="Chu Van An" w:hAnsi="Chu Van An" w:cs="Chu Van An"/>
                <w:lang w:val="vi-VN"/>
              </w:rPr>
              <w:t xml:space="preserve">Cho hình lập phương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1635" w:dyaOrig="285" w14:anchorId="2C624B39">
                <v:shape id="_x0000_i25033" type="#_x0000_t75" style="width:81.75pt;height:14.25pt" o:ole="">
                  <v:imagedata r:id="rId1050" o:title=""/>
                </v:shape>
                <o:OLEObject Type="Embed" ProgID="Equation.DSMT4" ShapeID="_x0000_i25033" DrawAspect="Content" ObjectID="_1690410259" r:id="rId1051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. Góc giữa hai đường thẳng </w:t>
            </w:r>
            <w:r w:rsidRPr="00407811">
              <w:rPr>
                <w:rFonts w:ascii="Chu Van An" w:eastAsia="Arial" w:hAnsi="Chu Van An" w:cs="Chu Van An"/>
                <w:position w:val="-4"/>
              </w:rPr>
              <w:object w:dxaOrig="420" w:dyaOrig="255" w14:anchorId="51ECA4BE">
                <v:shape id="_x0000_i25034" type="#_x0000_t75" style="width:21pt;height:12.75pt" o:ole="">
                  <v:imagedata r:id="rId1052" o:title=""/>
                </v:shape>
                <o:OLEObject Type="Embed" ProgID="Equation.DSMT4" ShapeID="_x0000_i25034" DrawAspect="Content" ObjectID="_1690410260" r:id="rId1053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 và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405" w:dyaOrig="285" w14:anchorId="7E790175">
                <v:shape id="_x0000_i25035" type="#_x0000_t75" style="width:20.25pt;height:14.25pt" o:ole="">
                  <v:imagedata r:id="rId1054" o:title=""/>
                </v:shape>
                <o:OLEObject Type="Embed" ProgID="Equation.DSMT4" ShapeID="_x0000_i25035" DrawAspect="Content" ObjectID="_1690410261" r:id="rId1055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 bằng:</w:t>
            </w:r>
          </w:p>
          <w:p w14:paraId="7281448D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lang w:val="vi-VN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0339F00D">
                <v:shape id="_x0000_i25036" type="#_x0000_t75" style="width:20.25pt;height:14.25pt" o:ole="">
                  <v:imagedata r:id="rId1056" o:title=""/>
                </v:shape>
                <o:OLEObject Type="Embed" ProgID="Equation.DSMT4" ShapeID="_x0000_i25036" DrawAspect="Content" ObjectID="_1690410262" r:id="rId1057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60BAD0A7">
                <v:shape id="_x0000_i25037" type="#_x0000_t75" style="width:20.25pt;height:14.25pt" o:ole="">
                  <v:imagedata r:id="rId1058" o:title=""/>
                </v:shape>
                <o:OLEObject Type="Embed" ProgID="Equation.DSMT4" ShapeID="_x0000_i25037" DrawAspect="Content" ObjectID="_1690410263" r:id="rId1059"/>
              </w:object>
            </w:r>
            <w:r w:rsidRPr="00407811">
              <w:rPr>
                <w:rFonts w:ascii="Chu Van An" w:hAnsi="Chu Van An" w:cs="Chu Van An"/>
                <w:color w:val="00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</w:p>
          <w:p w14:paraId="53E4B95F" w14:textId="61E0B680" w:rsidR="00A6548B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79E37DC5">
                <v:shape id="_x0000_i25038" type="#_x0000_t75" style="width:20.25pt;height:14.25pt" o:ole="">
                  <v:imagedata r:id="rId1060" o:title=""/>
                </v:shape>
                <o:OLEObject Type="Embed" ProgID="Equation.DSMT4" ShapeID="_x0000_i25038" DrawAspect="Content" ObjectID="_1690410264" r:id="rId1061"/>
              </w:object>
            </w:r>
            <w:r w:rsidR="00A6548B" w:rsidRPr="00407811">
              <w:rPr>
                <w:rFonts w:ascii="Chu Van An" w:hAnsi="Chu Van An" w:cs="Chu Van An"/>
                <w:color w:val="0000CC"/>
                <w:lang w:val="vi-VN"/>
              </w:rPr>
              <w:t>.</w:t>
            </w:r>
            <w:r w:rsidR="00A6548B"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275CDD03">
                <v:shape id="_x0000_i25039" type="#_x0000_t75" style="width:20.25pt;height:14.25pt" o:ole="">
                  <v:imagedata r:id="rId1062" o:title=""/>
                </v:shape>
                <o:OLEObject Type="Embed" ProgID="Equation.DSMT4" ShapeID="_x0000_i25039" DrawAspect="Content" ObjectID="_1690410265" r:id="rId1063"/>
              </w:object>
            </w:r>
            <w:r w:rsidR="00A6548B" w:rsidRPr="00407811">
              <w:rPr>
                <w:rFonts w:ascii="Chu Van An" w:hAnsi="Chu Van An" w:cs="Chu Van An"/>
                <w:color w:val="0000CC"/>
                <w:lang w:val="vi-VN"/>
              </w:rPr>
              <w:t>.</w:t>
            </w:r>
          </w:p>
          <w:p w14:paraId="08A8458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A7F5775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373871DD" w14:textId="77777777" w:rsidTr="00A6548B">
        <w:tc>
          <w:tcPr>
            <w:tcW w:w="5727" w:type="dxa"/>
            <w:shd w:val="clear" w:color="auto" w:fill="auto"/>
          </w:tcPr>
          <w:p w14:paraId="4E42948B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>Câu 18:</w:t>
            </w:r>
            <w:r w:rsidRPr="00407811">
              <w:rPr>
                <w:rFonts w:ascii="Chu Van An" w:hAnsi="Chu Van An" w:cs="Chu Van An"/>
                <w:lang w:val="vi-VN" w:eastAsia="x-none"/>
              </w:rPr>
              <w:t xml:space="preserve">Cho tứ diện đều </w:t>
            </w:r>
            <w:r w:rsidRPr="00407811">
              <w:rPr>
                <w:rFonts w:ascii="Chu Van An" w:eastAsia="Arial" w:hAnsi="Chu Van An" w:cs="Chu Van An"/>
                <w:position w:val="-6"/>
              </w:rPr>
              <w:object w:dxaOrig="720" w:dyaOrig="285" w14:anchorId="30978C0A">
                <v:shape id="_x0000_i25040" type="#_x0000_t75" style="width:36pt;height:14.25pt" o:ole="">
                  <v:imagedata r:id="rId1064" o:title=""/>
                </v:shape>
                <o:OLEObject Type="Embed" ProgID="Equation.DSMT4" ShapeID="_x0000_i25040" DrawAspect="Content" ObjectID="_1690410266" r:id="rId1065"/>
              </w:object>
            </w:r>
            <w:r w:rsidRPr="00407811">
              <w:rPr>
                <w:rFonts w:ascii="Chu Van An" w:hAnsi="Chu Van An" w:cs="Chu Van An"/>
                <w:lang w:val="vi-VN" w:eastAsia="x-none"/>
              </w:rPr>
              <w:t xml:space="preserve">. Số đo góc giữa hai đường thẳng </w:t>
            </w:r>
            <w:r w:rsidRPr="00407811">
              <w:rPr>
                <w:rFonts w:ascii="Chu Van An" w:eastAsia="Arial" w:hAnsi="Chu Van An" w:cs="Chu Van An"/>
                <w:position w:val="-4"/>
                <w:lang w:val="vi-VN"/>
              </w:rPr>
              <w:object w:dxaOrig="390" w:dyaOrig="255" w14:anchorId="40E42E34">
                <v:shape id="_x0000_i25041" type="#_x0000_t75" style="width:19.5pt;height:12.75pt" o:ole="">
                  <v:imagedata r:id="rId1066" o:title=""/>
                </v:shape>
                <o:OLEObject Type="Embed" ProgID="Equation.DSMT4" ShapeID="_x0000_i25041" DrawAspect="Content" ObjectID="_1690410267" r:id="rId1067"/>
              </w:object>
            </w:r>
            <w:r w:rsidRPr="00407811">
              <w:rPr>
                <w:rFonts w:ascii="Chu Van An" w:hAnsi="Chu Van An" w:cs="Chu Van An"/>
                <w:lang w:val="vi-VN" w:eastAsia="x-none"/>
              </w:rPr>
              <w:t xml:space="preserve">và </w:t>
            </w:r>
            <w:r w:rsidRPr="00407811">
              <w:rPr>
                <w:rFonts w:ascii="Chu Van An" w:eastAsia="Arial" w:hAnsi="Chu Van An" w:cs="Chu Van An"/>
                <w:position w:val="-6"/>
                <w:lang w:val="vi-VN"/>
              </w:rPr>
              <w:object w:dxaOrig="390" w:dyaOrig="285" w14:anchorId="0CCD612D">
                <v:shape id="_x0000_i25042" type="#_x0000_t75" style="width:19.5pt;height:14.25pt" o:ole="">
                  <v:imagedata r:id="rId1068" o:title=""/>
                </v:shape>
                <o:OLEObject Type="Embed" ProgID="Equation.DSMT4" ShapeID="_x0000_i25042" DrawAspect="Content" ObjectID="_1690410268" r:id="rId1069"/>
              </w:object>
            </w:r>
            <w:r w:rsidRPr="00407811">
              <w:rPr>
                <w:rFonts w:ascii="Chu Van An" w:hAnsi="Chu Van An" w:cs="Chu Van An"/>
                <w:lang w:val="vi-VN" w:eastAsia="x-none"/>
              </w:rPr>
              <w:t>là</w:t>
            </w:r>
          </w:p>
          <w:p w14:paraId="1A60853E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lang w:val="vi-VN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3E15BE7C">
                <v:shape id="_x0000_i25043" type="#_x0000_t75" style="width:20.25pt;height:14.25pt" o:ole="">
                  <v:imagedata r:id="rId1070" o:title=""/>
                </v:shape>
                <o:OLEObject Type="Embed" ProgID="Equation.DSMT4" ShapeID="_x0000_i25043" DrawAspect="Content" ObjectID="_1690410269" r:id="rId1071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63396B4B">
                <v:shape id="_x0000_i25044" type="#_x0000_t75" style="width:20.25pt;height:14.25pt" o:ole="">
                  <v:imagedata r:id="rId1072" o:title=""/>
                </v:shape>
                <o:OLEObject Type="Embed" ProgID="Equation.DSMT4" ShapeID="_x0000_i25044" DrawAspect="Content" ObjectID="_1690410270" r:id="rId1073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</w:p>
          <w:p w14:paraId="6B496A64" w14:textId="4BADB40A" w:rsidR="00A6548B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2CD60AB1">
                <v:shape id="_x0000_i25045" type="#_x0000_t75" style="width:20.25pt;height:14.25pt" o:ole="">
                  <v:imagedata r:id="rId1074" o:title=""/>
                </v:shape>
                <o:OLEObject Type="Embed" ProgID="Equation.DSMT4" ShapeID="_x0000_i25045" DrawAspect="Content" ObjectID="_1690410271" r:id="rId1075"/>
              </w:object>
            </w:r>
            <w:r w:rsidR="00A6548B" w:rsidRPr="00407811">
              <w:rPr>
                <w:rFonts w:ascii="Chu Van An" w:hAnsi="Chu Van An" w:cs="Chu Van An"/>
                <w:lang w:val="vi-VN"/>
              </w:rPr>
              <w:t>.</w:t>
            </w:r>
            <w:r w:rsidR="00A6548B"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2A64F81A">
                <v:shape id="_x0000_i25046" type="#_x0000_t75" style="width:20.25pt;height:14.25pt" o:ole="">
                  <v:imagedata r:id="rId1076" o:title=""/>
                </v:shape>
                <o:OLEObject Type="Embed" ProgID="Equation.DSMT4" ShapeID="_x0000_i25046" DrawAspect="Content" ObjectID="_1690410272" r:id="rId1077"/>
              </w:object>
            </w:r>
            <w:r w:rsidR="00A6548B" w:rsidRPr="00407811">
              <w:rPr>
                <w:rFonts w:ascii="Chu Van An" w:hAnsi="Chu Van An" w:cs="Chu Van An"/>
                <w:lang w:val="vi-VN"/>
              </w:rPr>
              <w:t>.</w:t>
            </w:r>
          </w:p>
          <w:p w14:paraId="7A836C9F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1EEAF7FD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3B8958D9" w14:textId="77777777" w:rsidTr="00A6548B">
        <w:tc>
          <w:tcPr>
            <w:tcW w:w="5727" w:type="dxa"/>
            <w:shd w:val="clear" w:color="auto" w:fill="auto"/>
          </w:tcPr>
          <w:p w14:paraId="0B74F3AB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407811">
              <w:rPr>
                <w:rFonts w:ascii="Chu Van An" w:hAnsi="Chu Van An" w:cs="Chu Van An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635" w:dyaOrig="285" w14:anchorId="7E8EC213">
                <v:shape id="_x0000_i25047" type="#_x0000_t75" style="width:81.75pt;height:14.25pt" o:ole="">
                  <v:imagedata r:id="rId1078" o:title=""/>
                </v:shape>
                <o:OLEObject Type="Embed" ProgID="Equation.DSMT4" ShapeID="_x0000_i25047" DrawAspect="Content" ObjectID="_1690410273" r:id="rId1079"/>
              </w:object>
            </w:r>
            <w:r w:rsidRPr="00407811">
              <w:rPr>
                <w:rFonts w:ascii="Chu Van An" w:hAnsi="Chu Van An" w:cs="Chu Van An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50" w:dyaOrig="285" w14:anchorId="45B861CA">
                <v:shape id="_x0000_i25048" type="#_x0000_t75" style="width:22.5pt;height:14.25pt" o:ole="">
                  <v:imagedata r:id="rId1080" o:title=""/>
                </v:shape>
                <o:OLEObject Type="Embed" ProgID="Equation.DSMT4" ShapeID="_x0000_i25048" DrawAspect="Content" ObjectID="_1690410274" r:id="rId1081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510" w:dyaOrig="255" w14:anchorId="4D8C6B35">
                <v:shape id="_x0000_i25049" type="#_x0000_t75" style="width:25.5pt;height:12.75pt" o:ole="">
                  <v:imagedata r:id="rId1082" o:title=""/>
                </v:shape>
                <o:OLEObject Type="Embed" ProgID="Equation.DSMT4" ShapeID="_x0000_i25049" DrawAspect="Content" ObjectID="_1690410275" r:id="rId1083"/>
              </w:object>
            </w:r>
            <w:r w:rsidRPr="00407811">
              <w:rPr>
                <w:rFonts w:ascii="Chu Van An" w:hAnsi="Chu Van An" w:cs="Chu Van An"/>
              </w:rPr>
              <w:t xml:space="preserve"> là</w:t>
            </w:r>
          </w:p>
          <w:p w14:paraId="6C1E7D7C" w14:textId="77777777" w:rsidR="00E83E9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EF9AE84">
                <v:shape id="_x0000_i25050" type="#_x0000_t75" style="width:20.25pt;height:14.25pt" o:ole="">
                  <v:imagedata r:id="rId1084" o:title=""/>
                </v:shape>
                <o:OLEObject Type="Embed" ProgID="Equation.DSMT4" ShapeID="_x0000_i25050" DrawAspect="Content" ObjectID="_1690410276" r:id="rId1085"/>
              </w:object>
            </w:r>
            <w:r w:rsidRPr="00407811">
              <w:rPr>
                <w:rFonts w:ascii="Chu Van An" w:hAnsi="Chu Van An" w:cs="Chu Van An"/>
                <w:color w:val="000000" w:themeColor="text1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6BA8C4C2">
                <v:shape id="_x0000_i25051" type="#_x0000_t75" style="width:20.25pt;height:14.25pt" o:ole="">
                  <v:imagedata r:id="rId1086" o:title=""/>
                </v:shape>
                <o:OLEObject Type="Embed" ProgID="Equation.DSMT4" ShapeID="_x0000_i25051" DrawAspect="Content" ObjectID="_1690410277" r:id="rId1087"/>
              </w:object>
            </w:r>
            <w:r w:rsidRPr="00407811">
              <w:rPr>
                <w:rFonts w:ascii="Chu Van An" w:hAnsi="Chu Van An" w:cs="Chu Van An"/>
                <w:color w:val="000000" w:themeColor="text1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20B4AC6F" w14:textId="68C0E8BE" w:rsidR="00A6548B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6548B" w:rsidRPr="00407811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44913944">
                <v:shape id="_x0000_i25052" type="#_x0000_t75" style="width:20.25pt;height:14.25pt" o:ole="">
                  <v:imagedata r:id="rId1088" o:title=""/>
                </v:shape>
                <o:OLEObject Type="Embed" ProgID="Equation.DSMT4" ShapeID="_x0000_i25052" DrawAspect="Content" ObjectID="_1690410278" r:id="rId1089"/>
              </w:object>
            </w:r>
            <w:r w:rsidR="00A6548B" w:rsidRPr="00407811">
              <w:rPr>
                <w:rFonts w:ascii="Chu Van An" w:hAnsi="Chu Van An" w:cs="Chu Van An"/>
                <w:color w:val="000000" w:themeColor="text1"/>
              </w:rPr>
              <w:t>.</w:t>
            </w:r>
            <w:r w:rsidR="00A6548B"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6548B"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24ECA09">
                <v:shape id="_x0000_i25053" type="#_x0000_t75" style="width:20.25pt;height:14.25pt" o:ole="">
                  <v:imagedata r:id="rId1090" o:title=""/>
                </v:shape>
                <o:OLEObject Type="Embed" ProgID="Equation.DSMT4" ShapeID="_x0000_i25053" DrawAspect="Content" ObjectID="_1690410279" r:id="rId1091"/>
              </w:object>
            </w:r>
            <w:r w:rsidR="00A6548B" w:rsidRPr="00407811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4E47D279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46255FB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64363AD3" w14:textId="77777777" w:rsidTr="00A6548B">
        <w:tc>
          <w:tcPr>
            <w:tcW w:w="5727" w:type="dxa"/>
            <w:shd w:val="clear" w:color="auto" w:fill="auto"/>
          </w:tcPr>
          <w:p w14:paraId="1F224E6E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407811">
              <w:rPr>
                <w:rFonts w:ascii="Chu Van An" w:hAnsi="Chu Van An" w:cs="Chu Van An"/>
                <w:lang w:val="fr-FR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20" w:dyaOrig="285" w14:anchorId="73A9770F">
                <v:shape id="_x0000_i25054" type="#_x0000_t75" style="width:36pt;height:14.25pt" o:ole="">
                  <v:imagedata r:id="rId1092" o:title=""/>
                </v:shape>
                <o:OLEObject Type="Embed" ProgID="Equation.DSMT4" ShapeID="_x0000_i25054" DrawAspect="Content" ObjectID="_1690410280" r:id="rId1093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335" w:dyaOrig="285" w14:anchorId="474978B4">
                <v:shape id="_x0000_i25055" type="#_x0000_t75" style="width:66.75pt;height:14.25pt" o:ole="">
                  <v:imagedata r:id="rId1094" o:title=""/>
                </v:shape>
                <o:OLEObject Type="Embed" ProgID="Equation.DSMT4" ShapeID="_x0000_i25055" DrawAspect="Content" ObjectID="_1690410281" r:id="rId1095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315" w:dyaOrig="255" w14:anchorId="68A86DC6">
                <v:shape id="_x0000_i25056" type="#_x0000_t75" style="width:15.75pt;height:12.75pt" o:ole="">
                  <v:imagedata r:id="rId1096" o:title=""/>
                </v:shape>
                <o:OLEObject Type="Embed" ProgID="Equation.DSMT4" ShapeID="_x0000_i25056" DrawAspect="Content" ObjectID="_1690410282" r:id="rId1097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285" w:dyaOrig="285" w14:anchorId="208843B6">
                <v:shape id="_x0000_i25057" type="#_x0000_t75" style="width:14.25pt;height:14.25pt" o:ole="">
                  <v:imagedata r:id="rId1098" o:title=""/>
                </v:shape>
                <o:OLEObject Type="Embed" ProgID="Equation.DSMT4" ShapeID="_x0000_i25057" DrawAspect="Content" ObjectID="_1690410283" r:id="rId1099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lần lượt là trung điểm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420" w:dyaOrig="255" w14:anchorId="269A5D7C">
                <v:shape id="_x0000_i25058" type="#_x0000_t75" style="width:21pt;height:12.75pt" o:ole="">
                  <v:imagedata r:id="rId1100" o:title=""/>
                </v:shape>
                <o:OLEObject Type="Embed" ProgID="Equation.DSMT4" ShapeID="_x0000_i25058" DrawAspect="Content" ObjectID="_1690410284" r:id="rId1101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0B0112A6">
                <v:shape id="_x0000_i25059" type="#_x0000_t75" style="width:20.25pt;height:14.25pt" o:ole="">
                  <v:imagedata r:id="rId1102" o:title=""/>
                </v:shape>
                <o:OLEObject Type="Embed" ProgID="Equation.DSMT4" ShapeID="_x0000_i25059" DrawAspect="Content" ObjectID="_1690410285" r:id="rId1103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. Xác định độ dài đoạn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65" w:dyaOrig="285" w14:anchorId="43353169">
                <v:shape id="_x0000_i25060" type="#_x0000_t75" style="width:23.25pt;height:14.25pt" o:ole="">
                  <v:imagedata r:id="rId1104" o:title=""/>
                </v:shape>
                <o:OLEObject Type="Embed" ProgID="Equation.DSMT4" ShapeID="_x0000_i25060" DrawAspect="Content" ObjectID="_1690410286" r:id="rId1105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để góc giữa hai đường thẳng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405" w:dyaOrig="255" w14:anchorId="6AB57171">
                <v:shape id="_x0000_i25061" type="#_x0000_t75" style="width:20.25pt;height:12.75pt" o:ole="">
                  <v:imagedata r:id="rId1106" o:title=""/>
                </v:shape>
                <o:OLEObject Type="Embed" ProgID="Equation.DSMT4" ShapeID="_x0000_i25061" DrawAspect="Content" ObjectID="_1690410287" r:id="rId1107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65" w:dyaOrig="285" w14:anchorId="4DCDF642">
                <v:shape id="_x0000_i25062" type="#_x0000_t75" style="width:23.25pt;height:14.25pt" o:ole="">
                  <v:imagedata r:id="rId1108" o:title=""/>
                </v:shape>
                <o:OLEObject Type="Embed" ProgID="Equation.DSMT4" ShapeID="_x0000_i25062" DrawAspect="Content" ObjectID="_1690410288" r:id="rId1109"/>
              </w:object>
            </w:r>
            <w:r w:rsidRPr="00407811">
              <w:rPr>
                <w:rFonts w:ascii="Chu Van An" w:hAnsi="Chu Van An" w:cs="Chu Van An"/>
                <w:lang w:val="fr-FR"/>
              </w:rPr>
              <w:t xml:space="preserve"> bằng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716D25A1">
                <v:shape id="_x0000_i25063" type="#_x0000_t75" style="width:20.25pt;height:14.25pt" o:ole="">
                  <v:imagedata r:id="rId1110" o:title=""/>
                </v:shape>
                <o:OLEObject Type="Embed" ProgID="Equation.DSMT4" ShapeID="_x0000_i25063" DrawAspect="Content" ObjectID="_1690410289" r:id="rId1111"/>
              </w:object>
            </w:r>
            <w:r w:rsidRPr="00407811">
              <w:rPr>
                <w:rFonts w:ascii="Chu Van An" w:hAnsi="Chu Van An" w:cs="Chu Van An"/>
                <w:lang w:val="fr-FR"/>
              </w:rPr>
              <w:t>.</w:t>
            </w:r>
          </w:p>
          <w:p w14:paraId="0227A463" w14:textId="77777777" w:rsidR="00A6548B" w:rsidRPr="00407811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855" w:dyaOrig="615" w14:anchorId="034981A9">
                <v:shape id="_x0000_i25064" type="#_x0000_t75" style="width:42.75pt;height:30.75pt" o:ole="">
                  <v:imagedata r:id="rId1112" o:title=""/>
                </v:shape>
                <o:OLEObject Type="Embed" ProgID="Equation.DSMT4" ShapeID="_x0000_i25064" DrawAspect="Content" ObjectID="_1690410290" r:id="rId1113"/>
              </w:object>
            </w:r>
            <w:r w:rsidRPr="00407811">
              <w:rPr>
                <w:rFonts w:ascii="Chu Van An" w:hAnsi="Chu Van An" w:cs="Chu Van An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855" w:dyaOrig="615" w14:anchorId="35FFE0B9">
                <v:shape id="_x0000_i25065" type="#_x0000_t75" style="width:42.75pt;height:30.75pt" o:ole="">
                  <v:imagedata r:id="rId1114" o:title=""/>
                </v:shape>
                <o:OLEObject Type="Embed" ProgID="Equation.DSMT4" ShapeID="_x0000_i25065" DrawAspect="Content" ObjectID="_1690410291" r:id="rId1115"/>
              </w:object>
            </w:r>
            <w:r w:rsidRPr="00407811">
              <w:rPr>
                <w:rFonts w:ascii="Chu Van An" w:hAnsi="Chu Van An" w:cs="Chu Van An"/>
                <w:lang w:val="fr-FR"/>
              </w:rPr>
              <w:t>.</w:t>
            </w:r>
          </w:p>
          <w:p w14:paraId="45DA15F3" w14:textId="77777777" w:rsidR="00A6548B" w:rsidRPr="00407811" w:rsidRDefault="00A6548B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1155" w:dyaOrig="675" w14:anchorId="345CF91E">
                <v:shape id="_x0000_i25066" type="#_x0000_t75" style="width:57.75pt;height:33.75pt" o:ole="">
                  <v:imagedata r:id="rId1116" o:title=""/>
                </v:shape>
                <o:OLEObject Type="Embed" ProgID="Equation.DSMT4" ShapeID="_x0000_i25066" DrawAspect="Content" ObjectID="_1690410292" r:id="rId1117"/>
              </w:object>
            </w:r>
            <w:r w:rsidRPr="00407811">
              <w:rPr>
                <w:rFonts w:ascii="Chu Van An" w:hAnsi="Chu Van An" w:cs="Chu Van An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1155" w:dyaOrig="675" w14:anchorId="6DCDD18E">
                <v:shape id="_x0000_i25067" type="#_x0000_t75" style="width:57.75pt;height:33.75pt" o:ole="">
                  <v:imagedata r:id="rId1118" o:title=""/>
                </v:shape>
                <o:OLEObject Type="Embed" ProgID="Equation.DSMT4" ShapeID="_x0000_i25067" DrawAspect="Content" ObjectID="_1690410293" r:id="rId1119"/>
              </w:object>
            </w:r>
            <w:r w:rsidRPr="00407811">
              <w:rPr>
                <w:rFonts w:ascii="Chu Van An" w:hAnsi="Chu Van An" w:cs="Chu Van An"/>
                <w:lang w:val="fr-FR"/>
              </w:rPr>
              <w:t>.</w:t>
            </w:r>
          </w:p>
          <w:p w14:paraId="5A88D6A8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E9FD188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65F04C33" w14:textId="77777777" w:rsidTr="00A6548B">
        <w:tc>
          <w:tcPr>
            <w:tcW w:w="5727" w:type="dxa"/>
            <w:shd w:val="clear" w:color="auto" w:fill="auto"/>
          </w:tcPr>
          <w:p w14:paraId="0F7BAA7D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>Câu 21:</w:t>
            </w:r>
            <w:r w:rsidRPr="00407811">
              <w:rPr>
                <w:rStyle w:val="Strong"/>
                <w:rFonts w:ascii="Chu Van An" w:hAnsi="Chu Van An" w:cs="Chu Van An"/>
                <w:b w:val="0"/>
                <w:lang w:val="vi-VN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bCs/>
                <w:position w:val="-6"/>
                <w:lang w:val="vi-VN"/>
              </w:rPr>
              <w:object w:dxaOrig="720" w:dyaOrig="285" w14:anchorId="0BED36BD">
                <v:shape id="_x0000_i25068" type="#_x0000_t75" style="width:36pt;height:14.25pt" o:ole="">
                  <v:imagedata r:id="rId1120" o:title=""/>
                </v:shape>
                <o:OLEObject Type="Embed" ProgID="Equation.DSMT4" ShapeID="_x0000_i25068" DrawAspect="Content" ObjectID="_1690410294" r:id="rId1121"/>
              </w:object>
            </w:r>
            <w:r w:rsidRPr="00407811">
              <w:rPr>
                <w:rStyle w:val="Strong"/>
                <w:rFonts w:ascii="Chu Van An" w:hAnsi="Chu Van An" w:cs="Chu Van An"/>
                <w:b w:val="0"/>
                <w:lang w:val="vi-VN"/>
              </w:rPr>
              <w:t xml:space="preserve">có </w:t>
            </w:r>
            <w:r w:rsidRPr="00407811">
              <w:rPr>
                <w:rFonts w:ascii="Chu Van An" w:eastAsia="Times New Roman" w:hAnsi="Chu Van An" w:cs="Chu Van An"/>
                <w:bCs/>
                <w:position w:val="-6"/>
                <w:lang w:val="vi-VN"/>
              </w:rPr>
              <w:object w:dxaOrig="1875" w:dyaOrig="285" w14:anchorId="2659B7C5">
                <v:shape id="_x0000_i25069" type="#_x0000_t75" style="width:93.75pt;height:14.25pt" o:ole="">
                  <v:imagedata r:id="rId1122" o:title=""/>
                </v:shape>
                <o:OLEObject Type="Embed" ProgID="Equation.DSMT4" ShapeID="_x0000_i25069" DrawAspect="Content" ObjectID="_1690410295" r:id="rId1123"/>
              </w:object>
            </w:r>
            <w:r w:rsidRPr="00407811">
              <w:rPr>
                <w:rStyle w:val="Strong"/>
                <w:rFonts w:ascii="Chu Van An" w:hAnsi="Chu Van An" w:cs="Chu Van An"/>
                <w:b w:val="0"/>
                <w:lang w:val="vi-VN"/>
              </w:rPr>
              <w:t xml:space="preserve">; </w:t>
            </w:r>
            <w:r w:rsidRPr="00407811">
              <w:rPr>
                <w:rFonts w:ascii="Chu Van An" w:eastAsia="Times New Roman" w:hAnsi="Chu Van An" w:cs="Chu Van An"/>
                <w:bCs/>
                <w:position w:val="-6"/>
                <w:lang w:val="vi-VN"/>
              </w:rPr>
              <w:object w:dxaOrig="1125" w:dyaOrig="360" w14:anchorId="5AEBC281">
                <v:shape id="_x0000_i25070" type="#_x0000_t75" style="width:56.25pt;height:18pt" o:ole="">
                  <v:imagedata r:id="rId1124" o:title=""/>
                </v:shape>
                <o:OLEObject Type="Embed" ProgID="Equation.DSMT4" ShapeID="_x0000_i25070" DrawAspect="Content" ObjectID="_1690410296" r:id="rId1125"/>
              </w:object>
            </w:r>
            <w:r w:rsidRPr="00407811">
              <w:rPr>
                <w:rStyle w:val="Strong"/>
                <w:rFonts w:ascii="Chu Van An" w:hAnsi="Chu Van An" w:cs="Chu Van An"/>
                <w:b w:val="0"/>
                <w:lang w:val="vi-VN"/>
              </w:rPr>
              <w:t xml:space="preserve">; </w:t>
            </w:r>
            <w:r w:rsidRPr="00407811">
              <w:rPr>
                <w:rFonts w:ascii="Chu Van An" w:eastAsia="Times New Roman" w:hAnsi="Chu Van An" w:cs="Chu Van An"/>
                <w:bCs/>
                <w:position w:val="-6"/>
                <w:lang w:val="vi-VN"/>
              </w:rPr>
              <w:object w:dxaOrig="1125" w:dyaOrig="360" w14:anchorId="2191A2B6">
                <v:shape id="_x0000_i25071" type="#_x0000_t75" style="width:56.25pt;height:18pt" o:ole="">
                  <v:imagedata r:id="rId1126" o:title=""/>
                </v:shape>
                <o:OLEObject Type="Embed" ProgID="Equation.DSMT4" ShapeID="_x0000_i25071" DrawAspect="Content" ObjectID="_1690410297" r:id="rId1127"/>
              </w:object>
            </w:r>
            <w:r w:rsidRPr="00407811">
              <w:rPr>
                <w:rStyle w:val="Strong"/>
                <w:rFonts w:ascii="Chu Van An" w:hAnsi="Chu Van An" w:cs="Chu Van An"/>
                <w:b w:val="0"/>
                <w:lang w:val="vi-VN"/>
              </w:rPr>
              <w:t xml:space="preserve">; </w:t>
            </w:r>
            <w:r w:rsidRPr="00407811">
              <w:rPr>
                <w:rFonts w:ascii="Chu Van An" w:eastAsia="Times New Roman" w:hAnsi="Chu Van An" w:cs="Chu Van An"/>
                <w:bCs/>
                <w:position w:val="-6"/>
                <w:lang w:val="vi-VN"/>
              </w:rPr>
              <w:object w:dxaOrig="1245" w:dyaOrig="360" w14:anchorId="6B1BDD68">
                <v:shape id="_x0000_i25072" type="#_x0000_t75" style="width:62.25pt;height:18pt" o:ole="">
                  <v:imagedata r:id="rId1128" o:title=""/>
                </v:shape>
                <o:OLEObject Type="Embed" ProgID="Equation.DSMT4" ShapeID="_x0000_i25072" DrawAspect="Content" ObjectID="_1690410298" r:id="rId1129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. Tính côsin của góc tạo bởi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420" w:dyaOrig="285" w14:anchorId="2709CEF3">
                <v:shape id="_x0000_i25073" type="#_x0000_t75" style="width:21pt;height:14.25pt" o:ole="">
                  <v:imagedata r:id="rId1130" o:title=""/>
                </v:shape>
                <o:OLEObject Type="Embed" ProgID="Equation.DSMT4" ShapeID="_x0000_i25073" DrawAspect="Content" ObjectID="_1690410299" r:id="rId1131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và </w:t>
            </w:r>
            <w:r w:rsidRPr="00407811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405" w:dyaOrig="285" w14:anchorId="3E5516F8">
                <v:shape id="_x0000_i25074" type="#_x0000_t75" style="width:20.25pt;height:14.25pt" o:ole="">
                  <v:imagedata r:id="rId1132" o:title=""/>
                </v:shape>
                <o:OLEObject Type="Embed" ProgID="Equation.DSMT4" ShapeID="_x0000_i25074" DrawAspect="Content" ObjectID="_1690410300" r:id="rId1133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, trong đó </w:t>
            </w:r>
            <w:r w:rsidRPr="00407811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255" w:dyaOrig="285" w14:anchorId="615F0800">
                <v:shape id="_x0000_i25075" type="#_x0000_t75" style="width:12.75pt;height:14.25pt" o:ole="">
                  <v:imagedata r:id="rId1134" o:title=""/>
                </v:shape>
                <o:OLEObject Type="Embed" ProgID="Equation.DSMT4" ShapeID="_x0000_i25075" DrawAspect="Content" ObjectID="_1690410301" r:id="rId1135"/>
              </w:object>
            </w:r>
            <w:r w:rsidRPr="00407811">
              <w:rPr>
                <w:rFonts w:ascii="Chu Van An" w:hAnsi="Chu Van An" w:cs="Chu Van An"/>
                <w:lang w:val="vi-VN"/>
              </w:rPr>
              <w:t xml:space="preserve">là trọng tâm tam giác </w:t>
            </w:r>
            <w:r w:rsidRPr="00407811">
              <w:rPr>
                <w:rFonts w:ascii="Chu Van An" w:eastAsia="Times New Roman" w:hAnsi="Chu Van An" w:cs="Chu Van An"/>
                <w:position w:val="-6"/>
                <w:lang w:val="vi-VN"/>
              </w:rPr>
              <w:object w:dxaOrig="555" w:dyaOrig="285" w14:anchorId="15C2D506">
                <v:shape id="_x0000_i25076" type="#_x0000_t75" style="width:27.75pt;height:14.25pt" o:ole="">
                  <v:imagedata r:id="rId1136" o:title=""/>
                </v:shape>
                <o:OLEObject Type="Embed" ProgID="Equation.DSMT4" ShapeID="_x0000_i25076" DrawAspect="Content" ObjectID="_1690410302" r:id="rId1137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</w:p>
          <w:p w14:paraId="16483E3A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lang w:val="vi-VN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405" w:dyaOrig="660" w14:anchorId="6E7305AB">
                <v:shape id="_x0000_i25077" type="#_x0000_t75" style="width:20.25pt;height:33pt" o:ole="">
                  <v:imagedata r:id="rId1138" o:title=""/>
                </v:shape>
                <o:OLEObject Type="Embed" ProgID="Equation.DSMT4" ShapeID="_x0000_i25077" DrawAspect="Content" ObjectID="_1690410303" r:id="rId1139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225" w:dyaOrig="615" w14:anchorId="4DAD5DB1">
                <v:shape id="_x0000_i25078" type="#_x0000_t75" style="width:11.25pt;height:30.75pt" o:ole="">
                  <v:imagedata r:id="rId1140" o:title=""/>
                </v:shape>
                <o:OLEObject Type="Embed" ProgID="Equation.DSMT4" ShapeID="_x0000_i25078" DrawAspect="Content" ObjectID="_1690410304" r:id="rId1141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225" w:dyaOrig="615" w14:anchorId="0EF030C9">
                <v:shape id="_x0000_i25079" type="#_x0000_t75" style="width:11.25pt;height:30.75pt" o:ole="">
                  <v:imagedata r:id="rId1142" o:title=""/>
                </v:shape>
                <o:OLEObject Type="Embed" ProgID="Equation.DSMT4" ShapeID="_x0000_i25079" DrawAspect="Content" ObjectID="_1690410305" r:id="rId1143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405" w:dyaOrig="660" w14:anchorId="2F8C4E8F">
                <v:shape id="_x0000_i25080" type="#_x0000_t75" style="width:20.25pt;height:33pt" o:ole="">
                  <v:imagedata r:id="rId1144" o:title=""/>
                </v:shape>
                <o:OLEObject Type="Embed" ProgID="Equation.DSMT4" ShapeID="_x0000_i25080" DrawAspect="Content" ObjectID="_1690410306" r:id="rId1145"/>
              </w:object>
            </w:r>
            <w:r w:rsidRPr="00407811">
              <w:rPr>
                <w:rFonts w:ascii="Chu Van An" w:hAnsi="Chu Van An" w:cs="Chu Van An"/>
                <w:lang w:val="vi-VN"/>
              </w:rPr>
              <w:t>.</w:t>
            </w:r>
          </w:p>
          <w:p w14:paraId="6C87EF1D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5ED26A5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6548B" w:rsidRPr="00407811" w14:paraId="0F9A161C" w14:textId="77777777" w:rsidTr="00A6548B">
        <w:tc>
          <w:tcPr>
            <w:tcW w:w="5727" w:type="dxa"/>
            <w:shd w:val="clear" w:color="auto" w:fill="auto"/>
          </w:tcPr>
          <w:p w14:paraId="4EA82C93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tứ diện đều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34AE9EFD">
                <v:shape id="_x0000_i25081" type="#_x0000_t75" style="width:36pt;height:14.25pt" o:ole="">
                  <v:imagedata r:id="rId1146" o:title=""/>
                </v:shape>
                <o:OLEObject Type="Embed" ProgID="Equation.DSMT4" ShapeID="_x0000_i25081" DrawAspect="Content" ObjectID="_1690410307" r:id="rId1147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cạnh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2A161DFD">
                <v:shape id="_x0000_i25082" type="#_x0000_t75" style="width:9.75pt;height:11.25pt" o:ole="">
                  <v:imagedata r:id="rId1148" o:title=""/>
                </v:shape>
                <o:OLEObject Type="Embed" ProgID="Equation.DSMT4" ShapeID="_x0000_i25082" DrawAspect="Content" ObjectID="_1690410308" r:id="rId114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Tính cosin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2D8930BA">
                <v:shape id="_x0000_i25083" type="#_x0000_t75" style="width:20.25pt;height:12.75pt" o:ole="">
                  <v:imagedata r:id="rId1150" o:title=""/>
                </v:shape>
                <o:OLEObject Type="Embed" ProgID="Equation.DSMT4" ShapeID="_x0000_i25083" DrawAspect="Content" ObjectID="_1690410309" r:id="rId115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45" w:dyaOrig="285" w14:anchorId="031F23CB">
                <v:shape id="_x0000_i25084" type="#_x0000_t75" style="width:17.25pt;height:14.25pt" o:ole="">
                  <v:imagedata r:id="rId1152" o:title=""/>
                </v:shape>
                <o:OLEObject Type="Embed" ProgID="Equation.DSMT4" ShapeID="_x0000_i25084" DrawAspect="Content" ObjectID="_1690410310" r:id="rId1153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với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5CACDC84">
                <v:shape id="_x0000_i25085" type="#_x0000_t75" style="width:9.75pt;height:12.75pt" o:ole="">
                  <v:imagedata r:id="rId1154" o:title=""/>
                </v:shape>
                <o:OLEObject Type="Embed" ProgID="Equation.DSMT4" ShapeID="_x0000_i25085" DrawAspect="Content" ObjectID="_1690410311" r:id="rId1155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là trung điểm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6E948F84">
                <v:shape id="_x0000_i25086" type="#_x0000_t75" style="width:21pt;height:12.75pt" o:ole="">
                  <v:imagedata r:id="rId1156" o:title=""/>
                </v:shape>
                <o:OLEObject Type="Embed" ProgID="Equation.DSMT4" ShapeID="_x0000_i25086" DrawAspect="Content" ObjectID="_1690410312" r:id="rId1157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24C2DA65" w14:textId="77777777" w:rsidR="00A6548B" w:rsidRPr="00407811" w:rsidRDefault="00A6548B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405" w:dyaOrig="675" w14:anchorId="5452AA72">
                <v:shape id="_x0000_i25087" type="#_x0000_t75" style="width:20.25pt;height:33.75pt" o:ole="">
                  <v:imagedata r:id="rId1158" o:title=""/>
                </v:shape>
                <o:OLEObject Type="Embed" ProgID="Equation.DSMT4" ShapeID="_x0000_i25087" DrawAspect="Content" ObjectID="_1690410313" r:id="rId115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40" w:dyaOrig="615" w14:anchorId="0261BC0C">
                <v:shape id="_x0000_i25088" type="#_x0000_t75" style="width:12pt;height:30.75pt" o:ole="">
                  <v:imagedata r:id="rId1160" o:title=""/>
                </v:shape>
                <o:OLEObject Type="Embed" ProgID="Equation.DSMT4" ShapeID="_x0000_i25088" DrawAspect="Content" ObjectID="_1690410314" r:id="rId116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405" w:dyaOrig="675" w14:anchorId="7A77C9A9">
                <v:shape id="_x0000_i25089" type="#_x0000_t75" style="width:20.25pt;height:33.75pt" o:ole="">
                  <v:imagedata r:id="rId1162" o:title=""/>
                </v:shape>
                <o:OLEObject Type="Embed" ProgID="Equation.DSMT4" ShapeID="_x0000_i25089" DrawAspect="Content" ObjectID="_1690410315" r:id="rId1163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405" w:dyaOrig="675" w14:anchorId="6080462A">
                <v:shape id="_x0000_i25090" type="#_x0000_t75" style="width:20.25pt;height:33.75pt" o:ole="">
                  <v:imagedata r:id="rId1164" o:title=""/>
                </v:shape>
                <o:OLEObject Type="Embed" ProgID="Equation.DSMT4" ShapeID="_x0000_i25090" DrawAspect="Content" ObjectID="_1690410316" r:id="rId1165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62412A1C" w14:textId="77777777" w:rsidR="00A6548B" w:rsidRPr="00407811" w:rsidRDefault="00A6548B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8F950B5" w14:textId="77777777" w:rsidR="00A6548B" w:rsidRPr="00407811" w:rsidRDefault="00A6548B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DB717E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18ACBB52" w14:textId="77777777" w:rsidR="003B77C9" w:rsidRPr="00A6548B" w:rsidRDefault="003B77C9" w:rsidP="00196F3C">
      <w:pPr>
        <w:spacing w:line="240" w:lineRule="auto"/>
        <w:ind w:left="426"/>
        <w:rPr>
          <w:rFonts w:ascii="Chu Van An" w:hAnsi="Chu Van An" w:cs="Chu Van An"/>
          <w:b/>
          <w:bCs/>
          <w:color w:val="0000CC"/>
        </w:rPr>
      </w:pPr>
      <w:bookmarkStart w:id="125" w:name="c21q"/>
      <w:bookmarkStart w:id="126" w:name="_Hlk74591292"/>
      <w:bookmarkEnd w:id="125"/>
      <w:r w:rsidRPr="00A6548B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7968327" wp14:editId="2CA1B609">
                <wp:extent cx="6547104" cy="1028701"/>
                <wp:effectExtent l="0" t="19050" r="25400" b="1905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028701"/>
                          <a:chOff x="0" y="0"/>
                          <a:chExt cx="6547104" cy="1028701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57"/>
                            <a:ext cx="6547104" cy="77754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8B21E7" w:rsidRPr="005B0A1C" w:rsidRDefault="008B21E7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6C15F36" w14:textId="171C36E2" w:rsidR="008B21E7" w:rsidRPr="00B4035A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4035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  <w:r w:rsidRPr="00B4035A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định nghĩa về góc của hai đường thẳng</w:t>
                              </w:r>
                            </w:p>
                            <w:p w14:paraId="461C349F" w14:textId="466B7C5C" w:rsidR="008B21E7" w:rsidRPr="005B0A1C" w:rsidRDefault="008B21E7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6361B8" w14:textId="46D747D4" w:rsidR="008B21E7" w:rsidRPr="005B0A1C" w:rsidRDefault="008B21E7" w:rsidP="00411E55">
                              <w:pPr>
                                <w:spacing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2A8BF1E" w14:textId="77777777" w:rsidR="008B21E7" w:rsidRPr="005B0A1C" w:rsidRDefault="008B21E7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CA6C919" w14:textId="77777777" w:rsidR="008B21E7" w:rsidRPr="005B0A1C" w:rsidRDefault="008B21E7" w:rsidP="005B0A1C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B0A1C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góc của hai đường thẳng trong hình chóp</w:t>
                                        </w:r>
                                      </w:p>
                                      <w:p w14:paraId="1EB88B43" w14:textId="458A6D95" w:rsidR="008B21E7" w:rsidRPr="005B0A1C" w:rsidRDefault="008B21E7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8B21E7" w:rsidRDefault="008B21E7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8B21E7" w:rsidRDefault="008B21E7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37" style="width:515.5pt;height:81pt;mso-position-horizontal-relative:char;mso-position-vertical-relative:line" coordsize="65471,10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">
                <v:shape id="Rectangle: Diagonal Corners Rounded 1" o:spid="_x0000_s1138" style="position:absolute;top:2511;width:65471;height:777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5905;6547104,770181;6532329,777544;112179,777544;0,721639;0,7363;14775,0" o:connectangles="0,0,0,0,0,0,0,0,0" textboxrect="0,0,6435090,1533525"/>
                  <v:textbox>
                    <w:txbxContent>
                      <w:p w14:paraId="527E5B5D" w14:textId="77777777" w:rsidR="008B21E7" w:rsidRPr="005B0A1C" w:rsidRDefault="008B21E7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6C15F36" w14:textId="171C36E2" w:rsidR="008B21E7" w:rsidRPr="00B4035A" w:rsidRDefault="008B21E7" w:rsidP="005069DF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B4035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  <w:r w:rsidRPr="00B4035A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định nghĩa về góc của hai đường thẳng</w:t>
                        </w:r>
                      </w:p>
                      <w:p w14:paraId="461C349F" w14:textId="466B7C5C" w:rsidR="008B21E7" w:rsidRPr="005B0A1C" w:rsidRDefault="008B21E7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6361B8" w14:textId="46D747D4" w:rsidR="008B21E7" w:rsidRPr="005B0A1C" w:rsidRDefault="008B21E7" w:rsidP="00411E55">
                        <w:pPr>
                          <w:spacing w:line="360" w:lineRule="auto"/>
                          <w:rPr>
                            <w:sz w:val="24"/>
                            <w:szCs w:val="24"/>
                          </w:rPr>
                        </w:pPr>
                      </w:p>
                      <w:p w14:paraId="02A8BF1E" w14:textId="77777777" w:rsidR="008B21E7" w:rsidRPr="005B0A1C" w:rsidRDefault="008B21E7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39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0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1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2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100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3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4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45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CA6C919" w14:textId="77777777" w:rsidR="008B21E7" w:rsidRPr="005B0A1C" w:rsidRDefault="008B21E7" w:rsidP="005B0A1C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5B0A1C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Tính góc của hai đường thẳng trong hình chóp</w:t>
                                  </w:r>
                                </w:p>
                                <w:p w14:paraId="1EB88B43" w14:textId="458A6D95" w:rsidR="008B21E7" w:rsidRPr="005B0A1C" w:rsidRDefault="008B21E7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8B21E7" w:rsidRDefault="008B21E7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3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77777777" w:rsidR="008B21E7" w:rsidRDefault="008B21E7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C085948" w:rsidR="003B77C9" w:rsidRPr="00A6548B" w:rsidRDefault="00196F3C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noProof/>
          <w:color w:val="000000" w:themeColor="text1"/>
        </w:rPr>
        <w:drawing>
          <wp:anchor distT="0" distB="0" distL="114300" distR="114300" simplePos="0" relativeHeight="251646464" behindDoc="0" locked="0" layoutInCell="1" allowOverlap="1" wp14:anchorId="46AD2D9A" wp14:editId="4EE2A135">
            <wp:simplePos x="0" y="0"/>
            <wp:positionH relativeFrom="margin">
              <wp:posOffset>5151417</wp:posOffset>
            </wp:positionH>
            <wp:positionV relativeFrom="paragraph">
              <wp:posOffset>160020</wp:posOffset>
            </wp:positionV>
            <wp:extent cx="1386840" cy="1441450"/>
            <wp:effectExtent l="0" t="0" r="0" b="0"/>
            <wp:wrapSquare wrapText="bothSides"/>
            <wp:docPr id="2124572898" name="Picture 212457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6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77C9"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="003B77C9"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="003B77C9" w:rsidRPr="00A6548B">
        <w:rPr>
          <w:rFonts w:ascii="Chu Van An" w:hAnsi="Chu Van An" w:cs="Chu Van An"/>
          <w:b/>
          <w:bCs/>
          <w:color w:val="FF0000"/>
        </w:rPr>
        <w:t>:</w:t>
      </w:r>
    </w:p>
    <w:p w14:paraId="0CA57A95" w14:textId="62A7E248" w:rsidR="005B0A1C" w:rsidRPr="00A6548B" w:rsidRDefault="005B0A1C" w:rsidP="00196F3C">
      <w:pPr>
        <w:spacing w:line="240" w:lineRule="auto"/>
        <w:ind w:left="1134" w:hanging="1134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1: </w:t>
      </w:r>
      <w:r w:rsidRPr="00A6548B">
        <w:rPr>
          <w:rFonts w:ascii="Chu Van An" w:hAnsi="Chu Van An" w:cs="Chu Van An"/>
          <w:color w:val="000000" w:themeColor="text1"/>
        </w:rPr>
        <w:t>Cho tứ diện đều ABCD cạnh a. Tính góc giữa hai đường thẳng AB và CD.</w:t>
      </w:r>
    </w:p>
    <w:p w14:paraId="15731B7B" w14:textId="35605778" w:rsidR="005B0A1C" w:rsidRPr="00A6548B" w:rsidRDefault="005B0A1C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</w:rPr>
      </w:pPr>
      <w:r w:rsidRPr="00A6548B">
        <w:rPr>
          <w:rFonts w:ascii="Chu Van An" w:hAnsi="Chu Van An" w:cs="Chu Van An"/>
          <w:b/>
          <w:bCs/>
          <w:color w:val="0000CC"/>
        </w:rPr>
        <w:t xml:space="preserve">                                  </w:t>
      </w: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  <w:r w:rsidRPr="00A6548B">
        <w:rPr>
          <w:rFonts w:ascii="Chu Van An" w:hAnsi="Chu Van An" w:cs="Chu Van An"/>
          <w:b/>
          <w:bCs/>
          <w:color w:val="0000CC"/>
        </w:rPr>
        <w:t xml:space="preserve">  </w:t>
      </w:r>
    </w:p>
    <w:p w14:paraId="7BF2034A" w14:textId="77777777" w:rsidR="005B0A1C" w:rsidRPr="00A6548B" w:rsidRDefault="005B0A1C" w:rsidP="005069DF">
      <w:pPr>
        <w:pStyle w:val="ListParagraph"/>
        <w:numPr>
          <w:ilvl w:val="0"/>
          <w:numId w:val="8"/>
        </w:numPr>
        <w:spacing w:line="240" w:lineRule="auto"/>
        <w:ind w:left="709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Đặt </w:t>
      </w:r>
      <w:r w:rsidRPr="00A6548B">
        <w:rPr>
          <w:rFonts w:ascii="Chu Van An" w:hAnsi="Chu Van An" w:cs="Chu Van An"/>
          <w:position w:val="-10"/>
        </w:rPr>
        <w:object w:dxaOrig="2360" w:dyaOrig="380" w14:anchorId="515D6D4D">
          <v:shape id="_x0000_i2049" type="#_x0000_t75" style="width:117.75pt;height:18.75pt" o:ole="">
            <v:imagedata r:id="rId1167" o:title=""/>
          </v:shape>
          <o:OLEObject Type="Embed" ProgID="Equation.DSMT4" ShapeID="_x0000_i2049" DrawAspect="Content" ObjectID="_1690410317" r:id="rId1168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.</w:t>
      </w:r>
    </w:p>
    <w:p w14:paraId="0E752446" w14:textId="77777777" w:rsidR="005B0A1C" w:rsidRPr="00A6548B" w:rsidRDefault="005B0A1C" w:rsidP="005069DF">
      <w:pPr>
        <w:pStyle w:val="ListParagraph"/>
        <w:numPr>
          <w:ilvl w:val="0"/>
          <w:numId w:val="8"/>
        </w:numPr>
        <w:spacing w:line="240" w:lineRule="auto"/>
        <w:ind w:left="709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Ta có: </w:t>
      </w:r>
      <w:r w:rsidRPr="00A6548B">
        <w:rPr>
          <w:rFonts w:ascii="Chu Van An" w:hAnsi="Chu Van An" w:cs="Chu Van An"/>
          <w:position w:val="-6"/>
        </w:rPr>
        <w:object w:dxaOrig="2260" w:dyaOrig="340" w14:anchorId="083702A9">
          <v:shape id="_x0000_i2050" type="#_x0000_t75" style="width:113.25pt;height:17.25pt" o:ole="">
            <v:imagedata r:id="rId1169" o:title=""/>
          </v:shape>
          <o:OLEObject Type="Embed" ProgID="Equation.DSMT4" ShapeID="_x0000_i2050" DrawAspect="Content" ObjectID="_1690410318" r:id="rId1170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</w:t>
      </w:r>
    </w:p>
    <w:p w14:paraId="3EFD449B" w14:textId="77777777" w:rsidR="005B0A1C" w:rsidRPr="00A6548B" w:rsidRDefault="005B0A1C" w:rsidP="005069DF">
      <w:pPr>
        <w:pStyle w:val="ListParagraph"/>
        <w:numPr>
          <w:ilvl w:val="0"/>
          <w:numId w:val="8"/>
        </w:numPr>
        <w:spacing w:line="240" w:lineRule="auto"/>
        <w:ind w:left="709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position w:val="-40"/>
        </w:rPr>
        <w:object w:dxaOrig="6640" w:dyaOrig="1060" w14:anchorId="416DBF26">
          <v:shape id="_x0000_i2051" type="#_x0000_t75" style="width:332.25pt;height:53.25pt" o:ole="">
            <v:imagedata r:id="rId1171" o:title=""/>
          </v:shape>
          <o:OLEObject Type="Embed" ProgID="Equation.DSMT4" ShapeID="_x0000_i2051" DrawAspect="Content" ObjectID="_1690410319" r:id="rId1172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</w:t>
      </w:r>
    </w:p>
    <w:p w14:paraId="153DCA79" w14:textId="77777777" w:rsidR="005B0A1C" w:rsidRPr="00A6548B" w:rsidRDefault="005B0A1C" w:rsidP="005069DF">
      <w:pPr>
        <w:pStyle w:val="ListParagraph"/>
        <w:numPr>
          <w:ilvl w:val="0"/>
          <w:numId w:val="8"/>
        </w:numPr>
        <w:spacing w:line="240" w:lineRule="auto"/>
        <w:ind w:left="709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Vậy </w:t>
      </w:r>
      <w:r w:rsidRPr="00A6548B">
        <w:rPr>
          <w:rFonts w:ascii="Chu Van An" w:hAnsi="Chu Van An" w:cs="Chu Van An"/>
          <w:position w:val="-18"/>
        </w:rPr>
        <w:object w:dxaOrig="1540" w:dyaOrig="480" w14:anchorId="2A4ADFA9">
          <v:shape id="_x0000_i2052" type="#_x0000_t75" style="width:77.25pt;height:24pt" o:ole="">
            <v:imagedata r:id="rId1173" o:title=""/>
          </v:shape>
          <o:OLEObject Type="Embed" ProgID="Equation.DSMT4" ShapeID="_x0000_i2052" DrawAspect="Content" ObjectID="_1690410320" r:id="rId1174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</w:t>
      </w:r>
    </w:p>
    <w:p w14:paraId="585872FE" w14:textId="77777777" w:rsidR="005B0A1C" w:rsidRPr="00A6548B" w:rsidRDefault="005B0A1C" w:rsidP="00196F3C">
      <w:pPr>
        <w:spacing w:line="240" w:lineRule="auto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b/>
          <w:color w:val="0033CC"/>
        </w:rPr>
        <w:t xml:space="preserve">Câu 2: </w:t>
      </w:r>
      <w:r w:rsidRPr="00A6548B">
        <w:rPr>
          <w:rFonts w:ascii="Chu Van An" w:hAnsi="Chu Van An" w:cs="Chu Van An"/>
          <w:color w:val="000000" w:themeColor="text1"/>
        </w:rPr>
        <w:t>Cho</w: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tứ diện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720" w:dyaOrig="279" w14:anchorId="02A305DA">
          <v:shape id="_x0000_i2053" type="#_x0000_t75" style="width:36.75pt;height:14.25pt" o:ole="">
            <v:imagedata r:id="rId1175" o:title=""/>
          </v:shape>
          <o:OLEObject Type="Embed" ProgID="Equation.DSMT4" ShapeID="_x0000_i2053" DrawAspect="Content" ObjectID="_1690410321" r:id="rId1176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đều cạnh bằng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00" w:dyaOrig="220" w14:anchorId="4324282E">
          <v:shape id="_x0000_i2054" type="#_x0000_t75" style="width:9.75pt;height:11.25pt" o:ole="">
            <v:imagedata r:id="rId1177" o:title=""/>
          </v:shape>
          <o:OLEObject Type="Embed" ProgID="Equation.DSMT4" ShapeID="_x0000_i2054" DrawAspect="Content" ObjectID="_1690410322" r:id="rId1178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. Gọi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40" w:dyaOrig="279" w14:anchorId="5D263817">
          <v:shape id="_x0000_i2055" type="#_x0000_t75" style="width:12pt;height:14.25pt" o:ole="">
            <v:imagedata r:id="rId1179" o:title=""/>
          </v:shape>
          <o:OLEObject Type="Embed" ProgID="Equation.DSMT4" ShapeID="_x0000_i2055" DrawAspect="Content" ObjectID="_1690410323" r:id="rId1180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là tâm đường tròn ngoại tiếp tam giác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560" w:dyaOrig="279" w14:anchorId="1E42B0DC">
          <v:shape id="_x0000_i2056" type="#_x0000_t75" style="width:27.75pt;height:14.25pt" o:ole="">
            <v:imagedata r:id="rId1181" o:title=""/>
          </v:shape>
          <o:OLEObject Type="Embed" ProgID="Equation.DSMT4" ShapeID="_x0000_i2056" DrawAspect="Content" ObjectID="_1690410324" r:id="rId1182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. Tính góc giữa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20" w:dyaOrig="279" w14:anchorId="7F87ADFA">
          <v:shape id="_x0000_i2057" type="#_x0000_t75" style="width:21.75pt;height:14.25pt" o:ole="">
            <v:imagedata r:id="rId1183" o:title=""/>
          </v:shape>
          <o:OLEObject Type="Embed" ProgID="Equation.DSMT4" ShapeID="_x0000_i2057" DrawAspect="Content" ObjectID="_1690410325" r:id="rId1184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00" w:dyaOrig="279" w14:anchorId="132A49A8">
          <v:shape id="_x0000_i2058" type="#_x0000_t75" style="width:20.25pt;height:14.25pt" o:ole="">
            <v:imagedata r:id="rId1185" o:title=""/>
          </v:shape>
          <o:OLEObject Type="Embed" ProgID="Equation.DSMT4" ShapeID="_x0000_i2058" DrawAspect="Content" ObjectID="_1690410326" r:id="rId1186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 </w:t>
      </w:r>
    </w:p>
    <w:p w14:paraId="3C05D600" w14:textId="77777777" w:rsidR="005B0A1C" w:rsidRPr="00A6548B" w:rsidRDefault="005B0A1C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46EF99DD" w14:textId="77777777" w:rsidR="005B0A1C" w:rsidRPr="00A6548B" w:rsidRDefault="005B0A1C" w:rsidP="00196F3C">
      <w:pPr>
        <w:spacing w:line="240" w:lineRule="auto"/>
        <w:rPr>
          <w:rFonts w:ascii="Chu Van An" w:hAnsi="Chu Van An" w:cs="Chu Van An"/>
          <w:b/>
          <w:color w:val="000000" w:themeColor="text1"/>
        </w:rPr>
      </w:pPr>
      <w:r w:rsidRPr="00A6548B">
        <w:rPr>
          <w:rFonts w:ascii="Chu Van An" w:hAnsi="Chu Van An" w:cs="Chu Van An"/>
          <w:noProof/>
          <w:color w:val="000000" w:themeColor="text1"/>
        </w:rPr>
        <w:drawing>
          <wp:anchor distT="0" distB="0" distL="114300" distR="114300" simplePos="0" relativeHeight="251671040" behindDoc="0" locked="0" layoutInCell="1" allowOverlap="1" wp14:anchorId="315D7D30" wp14:editId="6A9879AB">
            <wp:simplePos x="0" y="0"/>
            <wp:positionH relativeFrom="margin">
              <wp:posOffset>4870615</wp:posOffset>
            </wp:positionH>
            <wp:positionV relativeFrom="paragraph">
              <wp:posOffset>98590</wp:posOffset>
            </wp:positionV>
            <wp:extent cx="1323975" cy="1543050"/>
            <wp:effectExtent l="0" t="0" r="0" b="0"/>
            <wp:wrapSquare wrapText="bothSides"/>
            <wp:docPr id="2124572928" name="Picture 212457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EE8148" w14:textId="77777777" w:rsidR="005B0A1C" w:rsidRPr="00A6548B" w:rsidRDefault="005B0A1C" w:rsidP="005069DF">
      <w:pPr>
        <w:pStyle w:val="ListParagraph"/>
        <w:numPr>
          <w:ilvl w:val="0"/>
          <w:numId w:val="9"/>
        </w:numPr>
        <w:tabs>
          <w:tab w:val="left" w:pos="993"/>
        </w:tabs>
        <w:spacing w:before="120" w:line="240" w:lineRule="auto"/>
        <w:jc w:val="both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Ta có </w:t>
      </w:r>
      <w:r w:rsidRPr="00A6548B">
        <w:rPr>
          <w:rFonts w:ascii="Chu Van An" w:hAnsi="Chu Van An" w:cs="Chu Van An"/>
          <w:position w:val="-18"/>
          <w:lang w:val="fr-FR"/>
        </w:rPr>
        <w:object w:dxaOrig="2420" w:dyaOrig="480" w14:anchorId="038D59D3">
          <v:shape id="_x0000_i2059" type="#_x0000_t75" style="width:120.75pt;height:24pt" o:ole="">
            <v:imagedata r:id="rId1188" o:title=""/>
          </v:shape>
          <o:OLEObject Type="Embed" ProgID="Equation.DSMT4" ShapeID="_x0000_i2059" DrawAspect="Content" ObjectID="_1690410327" r:id="rId1189"/>
        </w:object>
      </w:r>
    </w:p>
    <w:p w14:paraId="08E2AABC" w14:textId="77777777" w:rsidR="005B0A1C" w:rsidRPr="00A6548B" w:rsidRDefault="005B0A1C" w:rsidP="00196F3C">
      <w:pPr>
        <w:pStyle w:val="ListParagraph"/>
        <w:tabs>
          <w:tab w:val="left" w:pos="993"/>
        </w:tabs>
        <w:spacing w:before="120" w:line="240" w:lineRule="auto"/>
        <w:ind w:left="1778"/>
        <w:jc w:val="both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position w:val="-48"/>
          <w:lang w:val="fr-FR"/>
        </w:rPr>
        <w:object w:dxaOrig="5179" w:dyaOrig="1080" w14:anchorId="60BBA22E">
          <v:shape id="_x0000_i2060" type="#_x0000_t75" style="width:258.75pt;height:54pt" o:ole="">
            <v:imagedata r:id="rId1190" o:title=""/>
          </v:shape>
          <o:OLEObject Type="Embed" ProgID="Equation.DSMT4" ShapeID="_x0000_i2060" DrawAspect="Content" ObjectID="_1690410328" r:id="rId1191"/>
        </w:object>
      </w:r>
    </w:p>
    <w:p w14:paraId="7ABCA045" w14:textId="77777777" w:rsidR="005B0A1C" w:rsidRPr="00A6548B" w:rsidRDefault="005B0A1C" w:rsidP="005069DF">
      <w:pPr>
        <w:pStyle w:val="ListParagraph"/>
        <w:numPr>
          <w:ilvl w:val="0"/>
          <w:numId w:val="9"/>
        </w:numPr>
        <w:tabs>
          <w:tab w:val="left" w:pos="993"/>
        </w:tabs>
        <w:spacing w:before="120" w:line="240" w:lineRule="auto"/>
        <w:jc w:val="both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color w:val="000000" w:themeColor="text1"/>
          <w:lang w:val="fr-FR"/>
        </w:rPr>
        <w:t xml:space="preserve">Suy ra </w:t>
      </w:r>
      <w:r w:rsidRPr="00A6548B">
        <w:rPr>
          <w:rFonts w:ascii="Chu Van An" w:hAnsi="Chu Van An" w:cs="Chu Van An"/>
          <w:position w:val="-6"/>
        </w:rPr>
        <w:object w:dxaOrig="1020" w:dyaOrig="279" w14:anchorId="1949B733">
          <v:shape id="_x0000_i2061" type="#_x0000_t75" style="width:50.25pt;height:14.25pt" o:ole="">
            <v:imagedata r:id="rId1192" o:title=""/>
          </v:shape>
          <o:OLEObject Type="Embed" ProgID="Equation.DSMT4" ShapeID="_x0000_i2061" DrawAspect="Content" ObjectID="_1690410329" r:id="rId1193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>.</w:t>
      </w:r>
    </w:p>
    <w:p w14:paraId="61526DAF" w14:textId="08CE9FF3" w:rsidR="005B0A1C" w:rsidRPr="00A6548B" w:rsidRDefault="005B0A1C" w:rsidP="00196F3C">
      <w:pPr>
        <w:spacing w:line="240" w:lineRule="auto"/>
        <w:rPr>
          <w:rFonts w:ascii="Chu Van An" w:hAnsi="Chu Van An" w:cs="Chu Van An"/>
          <w:b/>
          <w:bCs/>
          <w:color w:val="0000CC"/>
          <w:shd w:val="clear" w:color="auto" w:fill="F9FFE5"/>
        </w:rPr>
      </w:pPr>
    </w:p>
    <w:p w14:paraId="7BE12FC5" w14:textId="79DAF26F" w:rsidR="00411E55" w:rsidRPr="00A6548B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p w14:paraId="6FD9A9C3" w14:textId="119F1E41" w:rsidR="00B4035A" w:rsidRDefault="00B4035A" w:rsidP="00196F3C">
      <w:pPr>
        <w:spacing w:line="240" w:lineRule="auto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b/>
          <w:color w:val="0033CC"/>
        </w:rPr>
        <w:t xml:space="preserve">Câu 3: </w: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Cho hình chóp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920" w:dyaOrig="279" w14:anchorId="38861FC2">
          <v:shape id="_x0000_i2062" type="#_x0000_t75" style="width:45.75pt;height:14.25pt" o:ole="">
            <v:imagedata r:id="rId1194" o:title=""/>
          </v:shape>
          <o:OLEObject Type="Embed" ProgID="Equation.DSMT4" ShapeID="_x0000_i2062" DrawAspect="Content" ObjectID="_1690410330" r:id="rId1195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có đáy là hình vuông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720" w:dyaOrig="279" w14:anchorId="0C7D16F8">
          <v:shape id="_x0000_i2063" type="#_x0000_t75" style="width:36pt;height:14.25pt" o:ole="">
            <v:imagedata r:id="rId1196" o:title=""/>
          </v:shape>
          <o:OLEObject Type="Embed" ProgID="Equation.DSMT4" ShapeID="_x0000_i2063" DrawAspect="Content" ObjectID="_1690410331" r:id="rId1197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cạnh bằng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20" w:dyaOrig="220" w14:anchorId="35E6D221">
          <v:shape id="_x0000_i2064" type="#_x0000_t75" style="width:11.25pt;height:11.25pt" o:ole="">
            <v:imagedata r:id="rId1198" o:title=""/>
          </v:shape>
          <o:OLEObject Type="Embed" ProgID="Equation.DSMT4" ShapeID="_x0000_i2064" DrawAspect="Content" ObjectID="_1690410332" r:id="rId1199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và các cạnh bên đều bằng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00" w:dyaOrig="220" w14:anchorId="73181201">
          <v:shape id="_x0000_i2065" type="#_x0000_t75" style="width:9.75pt;height:11.25pt" o:ole="">
            <v:imagedata r:id="rId1200" o:title=""/>
          </v:shape>
          <o:OLEObject Type="Embed" ProgID="Equation.DSMT4" ShapeID="_x0000_i2065" DrawAspect="Content" ObjectID="_1690410333" r:id="rId1201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. Gọi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320" w:dyaOrig="260" w14:anchorId="7D779E48">
          <v:shape id="_x0000_i2066" type="#_x0000_t75" style="width:15.75pt;height:12.75pt" o:ole="">
            <v:imagedata r:id="rId1202" o:title=""/>
          </v:shape>
          <o:OLEObject Type="Embed" ProgID="Equation.DSMT4" ShapeID="_x0000_i2066" DrawAspect="Content" ObjectID="_1690410334" r:id="rId1203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279" w:dyaOrig="279" w14:anchorId="71001BFA">
          <v:shape id="_x0000_i2067" type="#_x0000_t75" style="width:14.25pt;height:14.25pt" o:ole="">
            <v:imagedata r:id="rId1204" o:title=""/>
          </v:shape>
          <o:OLEObject Type="Embed" ProgID="Equation.DSMT4" ShapeID="_x0000_i2067" DrawAspect="Content" ObjectID="_1690410335" r:id="rId1205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lần lượt là trung điểm của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420" w:dyaOrig="260" w14:anchorId="2C3E2E59">
          <v:shape id="_x0000_i2068" type="#_x0000_t75" style="width:21pt;height:12.75pt" o:ole="">
            <v:imagedata r:id="rId1206" o:title=""/>
          </v:shape>
          <o:OLEObject Type="Embed" ProgID="Equation.DSMT4" ShapeID="_x0000_i2068" DrawAspect="Content" ObjectID="_1690410336" r:id="rId1207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380" w:dyaOrig="279" w14:anchorId="6884CECB">
          <v:shape id="_x0000_i2069" type="#_x0000_t75" style="width:18.75pt;height:14.25pt" o:ole="">
            <v:imagedata r:id="rId1208" o:title=""/>
          </v:shape>
          <o:OLEObject Type="Embed" ProgID="Equation.DSMT4" ShapeID="_x0000_i2069" DrawAspect="Content" ObjectID="_1690410337" r:id="rId1209"/>
        </w:object>
      </w:r>
      <w:r w:rsidRPr="00A6548B">
        <w:rPr>
          <w:rFonts w:ascii="Chu Van An" w:hAnsi="Chu Van An" w:cs="Chu Van An"/>
          <w:color w:val="000000" w:themeColor="text1"/>
          <w:lang w:val="pt-BR"/>
        </w:rPr>
        <w:t xml:space="preserve">.Tính số đo của góc </w:t>
      </w:r>
      <w:r w:rsidRPr="00A6548B">
        <w:rPr>
          <w:rFonts w:ascii="Chu Van An" w:hAnsi="Chu Van An" w:cs="Chu Van An"/>
          <w:color w:val="000000" w:themeColor="text1"/>
          <w:position w:val="-14"/>
        </w:rPr>
        <w:object w:dxaOrig="1100" w:dyaOrig="400" w14:anchorId="49FE2001">
          <v:shape id="_x0000_i2070" type="#_x0000_t75" style="width:54.75pt;height:20.25pt" o:ole="">
            <v:imagedata r:id="rId1210" o:title=""/>
          </v:shape>
          <o:OLEObject Type="Embed" ProgID="Equation.DSMT4" ShapeID="_x0000_i2070" DrawAspect="Content" ObjectID="_1690410338" r:id="rId1211"/>
        </w:object>
      </w:r>
      <w:r w:rsidR="00A6548B">
        <w:rPr>
          <w:rFonts w:ascii="Chu Van An" w:hAnsi="Chu Van An" w:cs="Chu Van An"/>
          <w:color w:val="000000" w:themeColor="text1"/>
        </w:rPr>
        <w:t>.</w:t>
      </w:r>
    </w:p>
    <w:p w14:paraId="79D24AD9" w14:textId="77777777" w:rsidR="00A6548B" w:rsidRPr="00A6548B" w:rsidRDefault="00A6548B" w:rsidP="00A6548B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205862C8" w14:textId="77777777" w:rsidR="00A6548B" w:rsidRDefault="00A6548B" w:rsidP="00A6548B">
      <w:pPr>
        <w:spacing w:line="240" w:lineRule="auto"/>
        <w:jc w:val="both"/>
        <w:rPr>
          <w:rFonts w:ascii="Chu Van An" w:hAnsi="Chu Van An" w:cs="Chu Van An"/>
          <w:color w:val="000000" w:themeColor="text1"/>
        </w:rPr>
      </w:pPr>
    </w:p>
    <w:p w14:paraId="37DBC728" w14:textId="77777777" w:rsidR="00A6548B" w:rsidRDefault="00A6548B" w:rsidP="00196F3C">
      <w:pPr>
        <w:spacing w:line="240" w:lineRule="auto"/>
        <w:rPr>
          <w:rFonts w:ascii="Chu Van An" w:hAnsi="Chu Van An" w:cs="Chu Van An"/>
          <w:color w:val="000000" w:themeColor="text1"/>
        </w:rPr>
      </w:pPr>
    </w:p>
    <w:p w14:paraId="4E4BAFE1" w14:textId="77777777" w:rsidR="00A6548B" w:rsidRPr="00A6548B" w:rsidRDefault="00A6548B" w:rsidP="00196F3C">
      <w:pPr>
        <w:spacing w:line="240" w:lineRule="auto"/>
        <w:rPr>
          <w:rFonts w:ascii="Chu Van An" w:hAnsi="Chu Van An" w:cs="Chu Van An"/>
          <w:color w:val="000000" w:themeColor="text1"/>
          <w:lang w:val="fr-FR"/>
        </w:rPr>
      </w:pPr>
    </w:p>
    <w:p w14:paraId="1D72E0CE" w14:textId="77777777" w:rsidR="00411E55" w:rsidRPr="00A6548B" w:rsidRDefault="00411E55" w:rsidP="00196F3C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hd w:val="clear" w:color="auto" w:fill="F9FFE5"/>
        </w:rPr>
      </w:pPr>
      <w:r w:rsidRPr="00A6548B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36362B41" wp14:editId="1913E843">
                <wp:extent cx="6467475" cy="1066801"/>
                <wp:effectExtent l="0" t="19050" r="28575" b="19050"/>
                <wp:docPr id="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1066801"/>
                          <a:chOff x="-110490" y="0"/>
                          <a:chExt cx="6467475" cy="1066801"/>
                        </a:xfrm>
                      </wpg:grpSpPr>
                      <wps:wsp>
                        <wps:cNvPr id="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91"/>
                            <a:ext cx="6467475" cy="81361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15CE86" w14:textId="77777777" w:rsidR="008B21E7" w:rsidRPr="00411E55" w:rsidRDefault="008B21E7" w:rsidP="00411E55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FF5B796" w14:textId="739C0FCE" w:rsidR="008B21E7" w:rsidRPr="00A821D9" w:rsidRDefault="008B21E7" w:rsidP="005069DF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ind w:left="567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 w:rsidRPr="00A821D9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A821D9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Cs w:val="24"/>
                                </w:rPr>
                                <w:t>Sử dụng định nghĩa và các tính chất về quan hệ vuông góc của hia đường thẳng</w:t>
                              </w:r>
                            </w:p>
                            <w:p w14:paraId="4B76ADFC" w14:textId="3C5FA2EC" w:rsidR="008B21E7" w:rsidRPr="00411E55" w:rsidRDefault="008B21E7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2FD7D48" w14:textId="77777777" w:rsidR="008B21E7" w:rsidRPr="00411E55" w:rsidRDefault="008B21E7" w:rsidP="00411E55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1BBF9BC" w14:textId="77777777" w:rsidR="008B21E7" w:rsidRPr="00411E55" w:rsidRDefault="008B21E7" w:rsidP="00411E5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368A58B" w14:textId="77777777" w:rsidR="008B21E7" w:rsidRPr="00411E55" w:rsidRDefault="008B21E7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9" name="Group 3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0" name="Group 4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1" name="Group 5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2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3" name="Group 9"/>
                              <wpg:cNvGrpSpPr/>
                              <wpg:grpSpPr>
                                <a:xfrm>
                                  <a:off x="1502180" y="0"/>
                                  <a:ext cx="4242759" cy="485775"/>
                                  <a:chOff x="1502180" y="0"/>
                                  <a:chExt cx="4242759" cy="485775"/>
                                </a:xfrm>
                              </wpg:grpSpPr>
                              <wpg:grpSp>
                                <wpg:cNvPr id="14" name="Group 10"/>
                                <wpg:cNvGrpSpPr/>
                                <wpg:grpSpPr>
                                  <a:xfrm>
                                    <a:off x="1611714" y="104387"/>
                                    <a:ext cx="4133225" cy="369570"/>
                                    <a:chOff x="1611714" y="104387"/>
                                    <a:chExt cx="4133225" cy="369570"/>
                                  </a:xfrm>
                                </wpg:grpSpPr>
                                <wps:wsp>
                                  <wps:cNvPr id="15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8320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DCEAA84" w14:textId="77777777" w:rsidR="008B21E7" w:rsidRPr="005B0A1C" w:rsidRDefault="008B21E7" w:rsidP="005B0A1C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B0A1C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thiết diện</w:t>
                                        </w:r>
                                      </w:p>
                                      <w:p w14:paraId="24D95DCA" w14:textId="3FFB112C" w:rsidR="008B21E7" w:rsidRPr="005B0A1C" w:rsidRDefault="008B21E7" w:rsidP="00411E55">
                                        <w:pPr>
                                          <w:spacing w:line="254" w:lineRule="auto"/>
                                          <w:rPr>
                                            <w:rFonts w:ascii="Chu Van An" w:hAnsi="Chu Van An" w:cs="Chu Van An"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B0A1C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qui,….</w:t>
                                        </w:r>
                                      </w:p>
                                      <w:p w14:paraId="7243B7F0" w14:textId="77777777" w:rsidR="008B21E7" w:rsidRPr="005B0A1C" w:rsidRDefault="008B21E7" w:rsidP="00411E5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6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D066CF8" w14:textId="77777777" w:rsidR="008B21E7" w:rsidRDefault="008B21E7" w:rsidP="00411E5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00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01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02" name="Flowchart: Terminator 212457280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03" name="Flowchart: Direct Access Storage 212457280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04" name="Group 2124572804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05" name="Flowchart: Preparation 212457280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06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4BFAD6" w14:textId="26BF85C7" w:rsidR="008B21E7" w:rsidRDefault="008B21E7" w:rsidP="00411E5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362B41" id="_x0000_s1156" style="width:509.25pt;height:84pt;mso-position-horizontal-relative:char;mso-position-vertical-relative:line" coordorigin="-1104" coordsize="64674,10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">
                <v:shape id="Rectangle: Diagonal Corners Rounded 1" o:spid="_x0000_s1157" style="position:absolute;left:-1104;top:2531;width:64673;height:81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58498;6467475,805905;6452880,813610;110815,813610;0,755112;0,7705;14595,0" o:connectangles="0,0,0,0,0,0,0,0,0" textboxrect="0,0,6435090,1533525"/>
                  <v:textbox>
                    <w:txbxContent>
                      <w:p w14:paraId="2315CE86" w14:textId="77777777" w:rsidR="008B21E7" w:rsidRPr="00411E55" w:rsidRDefault="008B21E7" w:rsidP="00411E55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FF5B796" w14:textId="739C0FCE" w:rsidR="008B21E7" w:rsidRPr="00A821D9" w:rsidRDefault="008B21E7" w:rsidP="005069DF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ind w:left="567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w:r w:rsidRPr="00A821D9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A821D9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Cs w:val="24"/>
                          </w:rPr>
                          <w:t>Sử dụng định nghĩa và các tính chất về quan hệ vuông góc của hia đường thẳng</w:t>
                        </w:r>
                      </w:p>
                      <w:p w14:paraId="4B76ADFC" w14:textId="3C5FA2EC" w:rsidR="008B21E7" w:rsidRPr="00411E55" w:rsidRDefault="008B21E7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2FD7D48" w14:textId="77777777" w:rsidR="008B21E7" w:rsidRPr="00411E55" w:rsidRDefault="008B21E7" w:rsidP="00411E55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1BBF9BC" w14:textId="77777777" w:rsidR="008B21E7" w:rsidRPr="00411E55" w:rsidRDefault="008B21E7" w:rsidP="00411E5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368A58B" w14:textId="77777777" w:rsidR="008B21E7" w:rsidRPr="00411E55" w:rsidRDefault="008B21E7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group id="Group 4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group id="Group 5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<v:shape id="Rectangle: Single Corner Snipped 6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" path="m,l5384561,r223777,223777l5608338,447554,,447554,,xe" fillcolor="#efddf6 [663]" stroked="f" strokeweight="1.25pt">
                        <v:fill r:id="rId100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62" style="position:absolute;left:15021;width:42428;height:4857" coordorigin="15021" coordsize="424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  <v:group id="Group 10" o:spid="_x0000_s1163" style="position:absolute;left:16117;top:1043;width:41332;height:3696" coordorigin="16117,1043" coordsize="4133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<v:shape id="Arrow: Chevron 64" o:spid="_x0000_s1164" type="#_x0000_t55" style="position:absolute;left:17617;top:1051;width:3983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" adj="2127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DCEAA84" w14:textId="77777777" w:rsidR="008B21E7" w:rsidRPr="005B0A1C" w:rsidRDefault="008B21E7" w:rsidP="005B0A1C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5B0A1C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Tìm thiết diện</w:t>
                                  </w:r>
                                </w:p>
                                <w:p w14:paraId="24D95DCA" w14:textId="3FFB112C" w:rsidR="008B21E7" w:rsidRPr="005B0A1C" w:rsidRDefault="008B21E7" w:rsidP="00411E55">
                                  <w:pPr>
                                    <w:spacing w:line="254" w:lineRule="auto"/>
                                    <w:rPr>
                                      <w:rFonts w:ascii="Chu Van An" w:hAnsi="Chu Van An" w:cs="Chu Van An"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5B0A1C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qui,….</w:t>
                                  </w:r>
                                </w:p>
                                <w:p w14:paraId="7243B7F0" w14:textId="77777777" w:rsidR="008B21E7" w:rsidRPr="005B0A1C" w:rsidRDefault="008B21E7" w:rsidP="00411E5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4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    <v:shape id="Freeform: Shape 6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62F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OvT&#10;l/QD9PYfAAD//wMAUEsBAi0AFAAGAAgAAAAhANvh9svuAAAAhQEAABMAAAAAAAAAAAAAAAAAAAAA&#10;AFtDb250ZW50X1R5cGVzXS54bWxQSwECLQAUAAYACAAAACEAWvQsW78AAAAVAQAACwAAAAAAAAAA&#10;AAAAAAAfAQAAX3JlbHMvLnJlbHNQSwECLQAUAAYACAAAACEABO+thb0AAADbAAAADwAAAAAAAAAA&#10;AAAAAAAHAgAAZHJzL2Rvd25yZXYueG1sUEsFBgAAAAADAAMAtwAAAPECAAAAAA==&#10;" filled="f" stroked="f">
                              <v:textbox style="mso-fit-shape-to-text:t">
                                <w:txbxContent>
                                  <w:p w14:paraId="7D066CF8" w14:textId="77777777" w:rsidR="008B21E7" w:rsidRDefault="008B21E7" w:rsidP="00411E5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">
                          <v:shape id="Freeform: Shape 6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02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03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04" o:spid="_x0000_s1172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">
                    <v:shape id="Flowchart: Preparation 2124572805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" filled="f" stroked="f">
                      <v:shadow on="t" color="black" opacity="20971f" offset="0,2.2pt"/>
                      <v:textbox style="mso-fit-shape-to-text:t">
                        <w:txbxContent>
                          <w:p w14:paraId="684BFAD6" w14:textId="26BF85C7" w:rsidR="008B21E7" w:rsidRDefault="008B21E7" w:rsidP="00411E5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24D6A43" w14:textId="77777777" w:rsidR="00411E55" w:rsidRPr="00A6548B" w:rsidRDefault="00411E55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p w14:paraId="16FD3F06" w14:textId="77777777" w:rsidR="005B0A1C" w:rsidRPr="00A6548B" w:rsidRDefault="005B0A1C" w:rsidP="00196F3C">
      <w:pPr>
        <w:spacing w:line="240" w:lineRule="auto"/>
        <w:jc w:val="both"/>
        <w:rPr>
          <w:rFonts w:ascii="Chu Van An" w:hAnsi="Chu Van An" w:cs="Chu Van An"/>
          <w:color w:val="000000" w:themeColor="text1"/>
          <w:lang w:val="fr-FR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1: </w: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Trong không gian cho hai tam giác đều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560" w:dyaOrig="279" w14:anchorId="516574D1">
          <v:shape id="_x0000_i2079" type="#_x0000_t75" style="width:27.75pt;height:14.25pt" o:ole="">
            <v:imagedata r:id="rId1212" o:title=""/>
          </v:shape>
          <o:OLEObject Type="Embed" ProgID="Equation.DSMT4" ShapeID="_x0000_i2079" DrawAspect="Content" ObjectID="_1690410339" r:id="rId1213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620" w:dyaOrig="279" w14:anchorId="3C3F6558">
          <v:shape id="_x0000_i2080" type="#_x0000_t75" style="width:30.75pt;height:14.25pt" o:ole="">
            <v:imagedata r:id="rId1214" o:title=""/>
          </v:shape>
          <o:OLEObject Type="Embed" ProgID="Equation.DSMT4" ShapeID="_x0000_i2080" DrawAspect="Content" ObjectID="_1690410340" r:id="rId1215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có chung cạnh </w:t>
      </w:r>
      <w:r w:rsidRPr="00A6548B">
        <w:rPr>
          <w:rFonts w:ascii="Chu Van An" w:hAnsi="Chu Van An" w:cs="Chu Van An"/>
          <w:color w:val="000000" w:themeColor="text1"/>
          <w:position w:val="-4"/>
        </w:rPr>
        <w:object w:dxaOrig="400" w:dyaOrig="260" w14:anchorId="671FBEA1">
          <v:shape id="_x0000_i2081" type="#_x0000_t75" style="width:20.25pt;height:12.75pt" o:ole="">
            <v:imagedata r:id="rId1216" o:title=""/>
          </v:shape>
          <o:OLEObject Type="Embed" ProgID="Equation.DSMT4" ShapeID="_x0000_i2081" DrawAspect="Content" ObjectID="_1690410341" r:id="rId1217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 và nằm trong hai mặt phẳng khác nhau. Gọi </w:t>
      </w:r>
      <w:r w:rsidRPr="00A6548B">
        <w:rPr>
          <w:rFonts w:ascii="Chu Van An" w:hAnsi="Chu Van An" w:cs="Chu Van An"/>
          <w:color w:val="000000" w:themeColor="text1"/>
          <w:position w:val="-10"/>
        </w:rPr>
        <w:object w:dxaOrig="1280" w:dyaOrig="320" w14:anchorId="47E10246">
          <v:shape id="_x0000_i2082" type="#_x0000_t75" style="width:63.75pt;height:15.75pt" o:ole="">
            <v:imagedata r:id="rId1218" o:title=""/>
          </v:shape>
          <o:OLEObject Type="Embed" ProgID="Equation.DSMT4" ShapeID="_x0000_i2082" DrawAspect="Content" ObjectID="_1690410342" r:id="rId1219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lần lượt là trung điểm của các cạnh </w:t>
      </w:r>
      <w:r w:rsidRPr="00A6548B">
        <w:rPr>
          <w:rFonts w:ascii="Chu Van An" w:hAnsi="Chu Van An" w:cs="Chu Van An"/>
          <w:color w:val="000000" w:themeColor="text1"/>
          <w:position w:val="-10"/>
        </w:rPr>
        <w:object w:dxaOrig="1400" w:dyaOrig="320" w14:anchorId="1E2124D4">
          <v:shape id="_x0000_i2083" type="#_x0000_t75" style="width:69.75pt;height:15.75pt" o:ole="">
            <v:imagedata r:id="rId1220" o:title=""/>
          </v:shape>
          <o:OLEObject Type="Embed" ProgID="Equation.DSMT4" ShapeID="_x0000_i2083" DrawAspect="Content" ObjectID="_1690410343" r:id="rId1221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và </w:t>
      </w:r>
      <w:r w:rsidRPr="00A6548B">
        <w:rPr>
          <w:rFonts w:ascii="Chu Van An" w:hAnsi="Chu Van An" w:cs="Chu Van An"/>
          <w:color w:val="000000" w:themeColor="text1"/>
          <w:position w:val="-6"/>
        </w:rPr>
        <w:object w:dxaOrig="420" w:dyaOrig="279" w14:anchorId="788E93FB">
          <v:shape id="_x0000_i2084" type="#_x0000_t75" style="width:21pt;height:14.25pt" o:ole="">
            <v:imagedata r:id="rId1222" o:title=""/>
          </v:shape>
          <o:OLEObject Type="Embed" ProgID="Equation.DSMT4" ShapeID="_x0000_i2084" DrawAspect="Content" ObjectID="_1690410344" r:id="rId1223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. Tứ giác </w:t>
      </w:r>
      <w:r w:rsidRPr="00A6548B">
        <w:rPr>
          <w:rFonts w:ascii="Chu Van An" w:hAnsi="Chu Van An" w:cs="Chu Van An"/>
          <w:color w:val="000000" w:themeColor="text1"/>
          <w:position w:val="-12"/>
        </w:rPr>
        <w:object w:dxaOrig="880" w:dyaOrig="360" w14:anchorId="10D00284">
          <v:shape id="_x0000_i2085" type="#_x0000_t75" style="width:44.25pt;height:18pt" o:ole="">
            <v:imagedata r:id="rId1224" o:title=""/>
          </v:shape>
          <o:OLEObject Type="Embed" ProgID="Equation.DSMT4" ShapeID="_x0000_i2085" DrawAspect="Content" ObjectID="_1690410345" r:id="rId1225"/>
        </w:object>
      </w:r>
      <w:r w:rsidRPr="00A6548B">
        <w:rPr>
          <w:rFonts w:ascii="Chu Van An" w:hAnsi="Chu Van An" w:cs="Chu Van An"/>
          <w:color w:val="000000" w:themeColor="text1"/>
          <w:lang w:val="fr-FR"/>
        </w:rPr>
        <w:t xml:space="preserve">  là hình gì?</w:t>
      </w:r>
    </w:p>
    <w:p w14:paraId="3438CB52" w14:textId="77777777" w:rsidR="005B0A1C" w:rsidRPr="00A6548B" w:rsidRDefault="005B0A1C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01DCE674" w14:textId="77777777" w:rsidR="005B0A1C" w:rsidRPr="00A6548B" w:rsidRDefault="005B0A1C" w:rsidP="00196F3C">
      <w:pPr>
        <w:tabs>
          <w:tab w:val="left" w:pos="5529"/>
        </w:tabs>
        <w:spacing w:after="0" w:line="240" w:lineRule="auto"/>
        <w:ind w:left="993"/>
        <w:jc w:val="center"/>
        <w:rPr>
          <w:rFonts w:ascii="Chu Van An" w:hAnsi="Chu Van An" w:cs="Chu Van An"/>
          <w:color w:val="000000" w:themeColor="text1"/>
        </w:rPr>
      </w:pPr>
    </w:p>
    <w:p w14:paraId="1281A591" w14:textId="77777777" w:rsidR="005B0A1C" w:rsidRPr="00A6548B" w:rsidRDefault="005B0A1C" w:rsidP="00196F3C">
      <w:pPr>
        <w:tabs>
          <w:tab w:val="left" w:pos="360"/>
          <w:tab w:val="left" w:pos="1980"/>
          <w:tab w:val="left" w:pos="3960"/>
          <w:tab w:val="left" w:pos="5940"/>
        </w:tabs>
        <w:spacing w:after="0" w:line="240" w:lineRule="auto"/>
        <w:ind w:left="993"/>
        <w:jc w:val="center"/>
        <w:rPr>
          <w:rFonts w:ascii="Chu Van An" w:hAnsi="Chu Van An" w:cs="Chu Van An"/>
          <w:color w:val="000000" w:themeColor="text1"/>
        </w:rPr>
      </w:pPr>
      <w:r w:rsidRPr="00A6548B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19C696DE" wp14:editId="729677D8">
            <wp:extent cx="1847850" cy="1952625"/>
            <wp:effectExtent l="0" t="0" r="0" b="0"/>
            <wp:docPr id="2124572808" name="Picture 212457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972B7" w14:textId="77777777" w:rsidR="005B0A1C" w:rsidRPr="00A6548B" w:rsidRDefault="005B0A1C" w:rsidP="005069DF">
      <w:pPr>
        <w:pStyle w:val="ListParagraph"/>
        <w:numPr>
          <w:ilvl w:val="0"/>
          <w:numId w:val="10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Vì M, N, P, Q lần lươt là trung điểm của các canh </w:t>
      </w:r>
      <w:r w:rsidRPr="00A6548B">
        <w:rPr>
          <w:rFonts w:ascii="Chu Van An" w:hAnsi="Chu Van An" w:cs="Chu Van An"/>
          <w:position w:val="-10"/>
        </w:rPr>
        <w:object w:dxaOrig="1260" w:dyaOrig="360" w14:anchorId="0ACE24AE">
          <v:shape id="_x0000_i2086" type="#_x0000_t75" style="width:63pt;height:18pt" o:ole="">
            <v:imagedata r:id="rId1227" o:title=""/>
          </v:shape>
          <o:OLEObject Type="Embed" ProgID="Equation.DSMT4" ShapeID="_x0000_i2086" DrawAspect="Content" ObjectID="_1690410346" r:id="rId1228"/>
        </w:objec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440" w:dyaOrig="320" w14:anchorId="2161E148">
          <v:shape id="_x0000_i2087" type="#_x0000_t75" style="width:21.75pt;height:15.75pt" o:ole="">
            <v:imagedata r:id="rId1229" o:title=""/>
          </v:shape>
          <o:OLEObject Type="Embed" ProgID="Equation.DSMT4" ShapeID="_x0000_i2087" DrawAspect="Content" ObjectID="_1690410347" r:id="rId1230"/>
        </w:object>
      </w:r>
      <w:r w:rsidRPr="00A6548B">
        <w:rPr>
          <w:rFonts w:ascii="Chu Van An" w:hAnsi="Chu Van An" w:cs="Chu Van An"/>
        </w:rPr>
        <w:t xml:space="preserve"> </w:t>
      </w:r>
      <w:r w:rsidRPr="00A6548B">
        <w:rPr>
          <w:rFonts w:ascii="Chu Van An" w:hAnsi="Chu Van An" w:cs="Chu Van An"/>
          <w:position w:val="-46"/>
        </w:rPr>
        <w:object w:dxaOrig="3220" w:dyaOrig="1040" w14:anchorId="430C583B">
          <v:shape id="_x0000_i2088" type="#_x0000_t75" style="width:161.25pt;height:51.75pt" o:ole="">
            <v:imagedata r:id="rId1231" o:title=""/>
          </v:shape>
          <o:OLEObject Type="Embed" ProgID="Equation.DSMT4" ShapeID="_x0000_i2088" DrawAspect="Content" ObjectID="_1690410348" r:id="rId1232"/>
        </w:object>
      </w:r>
      <w:r w:rsidRPr="00A6548B">
        <w:rPr>
          <w:rFonts w:ascii="Chu Van An" w:hAnsi="Chu Van An" w:cs="Chu Van An"/>
        </w:rPr>
        <w:t xml:space="preserve"> là hình bình hành.</w:t>
      </w:r>
    </w:p>
    <w:p w14:paraId="6F728216" w14:textId="77777777" w:rsidR="005B0A1C" w:rsidRPr="00A6548B" w:rsidRDefault="005B0A1C" w:rsidP="005069DF">
      <w:pPr>
        <w:pStyle w:val="ListParagraph"/>
        <w:numPr>
          <w:ilvl w:val="0"/>
          <w:numId w:val="10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Goi </w:t>
      </w:r>
      <w:r w:rsidRPr="00A6548B">
        <w:rPr>
          <w:rFonts w:ascii="Chu Van An" w:hAnsi="Chu Van An" w:cs="Chu Van An"/>
          <w:position w:val="-4"/>
        </w:rPr>
        <w:object w:dxaOrig="279" w:dyaOrig="260" w14:anchorId="4BA19770">
          <v:shape id="_x0000_i2089" type="#_x0000_t75" style="width:14.25pt;height:12.75pt" o:ole="">
            <v:imagedata r:id="rId1233" o:title=""/>
          </v:shape>
          <o:OLEObject Type="Embed" ProgID="Equation.DSMT4" ShapeID="_x0000_i2089" DrawAspect="Content" ObjectID="_1690410349" r:id="rId1234"/>
        </w:object>
      </w:r>
      <w:r w:rsidRPr="00A6548B">
        <w:rPr>
          <w:rFonts w:ascii="Chu Van An" w:hAnsi="Chu Van An" w:cs="Chu Van An"/>
        </w:rPr>
        <w:t xml:space="preserve"> là trung điểm của AB. Vì hai tam giác </w:t>
      </w:r>
      <w:r w:rsidRPr="00A6548B">
        <w:rPr>
          <w:rFonts w:ascii="Chu Van An" w:hAnsi="Chu Van An" w:cs="Chu Van An"/>
          <w:i/>
          <w:iCs/>
        </w:rPr>
        <w:t>ABC</w:t>
      </w:r>
      <w:r w:rsidRPr="00A6548B">
        <w:rPr>
          <w:rFonts w:ascii="Chu Van An" w:hAnsi="Chu Van An" w:cs="Chu Van An"/>
        </w:rPr>
        <w:t xml:space="preserve"> và </w:t>
      </w:r>
      <w:r w:rsidRPr="00A6548B">
        <w:rPr>
          <w:rFonts w:ascii="Chu Van An" w:hAnsi="Chu Van An" w:cs="Chu Van An"/>
          <w:position w:val="-6"/>
        </w:rPr>
        <w:object w:dxaOrig="600" w:dyaOrig="320" w14:anchorId="113B92E2">
          <v:shape id="_x0000_i2090" type="#_x0000_t75" style="width:30pt;height:15.75pt" o:ole="">
            <v:imagedata r:id="rId1235" o:title=""/>
          </v:shape>
          <o:OLEObject Type="Embed" ProgID="Equation.DSMT4" ShapeID="_x0000_i2090" DrawAspect="Content" ObjectID="_1690410350" r:id="rId1236"/>
        </w:object>
      </w:r>
      <w:r w:rsidRPr="00A6548B">
        <w:rPr>
          <w:rFonts w:ascii="Chu Van An" w:hAnsi="Chu Van An" w:cs="Chu Van An"/>
        </w:rPr>
        <w:t xml:space="preserve"> đều nên </w:t>
      </w:r>
      <w:r w:rsidRPr="00A6548B">
        <w:rPr>
          <w:rFonts w:ascii="Chu Van An" w:hAnsi="Chu Van An" w:cs="Chu Van An"/>
          <w:position w:val="-30"/>
        </w:rPr>
        <w:object w:dxaOrig="1219" w:dyaOrig="720" w14:anchorId="357EB0DC">
          <v:shape id="_x0000_i2091" type="#_x0000_t75" style="width:60.75pt;height:36pt" o:ole="">
            <v:imagedata r:id="rId1237" o:title=""/>
          </v:shape>
          <o:OLEObject Type="Embed" ProgID="Equation.DSMT4" ShapeID="_x0000_i2091" DrawAspect="Content" ObjectID="_1690410351" r:id="rId1238"/>
        </w:object>
      </w:r>
      <w:r w:rsidRPr="00A6548B">
        <w:rPr>
          <w:rFonts w:ascii="Chu Van An" w:hAnsi="Chu Van An" w:cs="Chu Van An"/>
        </w:rPr>
        <w:t xml:space="preserve"> </w:t>
      </w:r>
    </w:p>
    <w:p w14:paraId="16F57B42" w14:textId="77777777" w:rsidR="005B0A1C" w:rsidRPr="00A6548B" w:rsidRDefault="005B0A1C" w:rsidP="005069DF">
      <w:pPr>
        <w:pStyle w:val="ListParagraph"/>
        <w:numPr>
          <w:ilvl w:val="0"/>
          <w:numId w:val="10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Suy ra </w:t>
      </w:r>
      <w:r w:rsidRPr="00A6548B">
        <w:rPr>
          <w:rFonts w:ascii="Chu Van An" w:hAnsi="Chu Van An" w:cs="Chu Van An"/>
          <w:position w:val="-16"/>
        </w:rPr>
        <w:object w:dxaOrig="1460" w:dyaOrig="440" w14:anchorId="5853A9B5">
          <v:shape id="_x0000_i2092" type="#_x0000_t75" style="width:72.75pt;height:21.75pt" o:ole="">
            <v:imagedata r:id="rId1239" o:title=""/>
          </v:shape>
          <o:OLEObject Type="Embed" ProgID="Equation.DSMT4" ShapeID="_x0000_i2092" DrawAspect="Content" ObjectID="_1690410352" r:id="rId1240"/>
        </w:object>
      </w:r>
      <w:r w:rsidRPr="00A6548B">
        <w:rPr>
          <w:rFonts w:ascii="Chu Van An" w:hAnsi="Chu Van An" w:cs="Chu Van An"/>
        </w:rPr>
        <w:t xml:space="preserve"> Do đó </w:t>
      </w:r>
      <w:r w:rsidRPr="00A6548B">
        <w:rPr>
          <w:rFonts w:ascii="Chu Van An" w:hAnsi="Chu Van An" w:cs="Chu Van An"/>
          <w:position w:val="-6"/>
        </w:rPr>
        <w:object w:dxaOrig="1020" w:dyaOrig="320" w14:anchorId="1CA27107">
          <v:shape id="_x0000_i2093" type="#_x0000_t75" style="width:51pt;height:15.75pt" o:ole="">
            <v:imagedata r:id="rId1241" o:title=""/>
          </v:shape>
          <o:OLEObject Type="Embed" ProgID="Equation.DSMT4" ShapeID="_x0000_i2093" DrawAspect="Content" ObjectID="_1690410353" r:id="rId1242"/>
        </w:object>
      </w:r>
    </w:p>
    <w:p w14:paraId="628650CA" w14:textId="77777777" w:rsidR="005B0A1C" w:rsidRPr="00A6548B" w:rsidRDefault="005B0A1C" w:rsidP="005069DF">
      <w:pPr>
        <w:pStyle w:val="ListParagraph"/>
        <w:numPr>
          <w:ilvl w:val="0"/>
          <w:numId w:val="10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 xml:space="preserve">Ta có </w:t>
      </w:r>
      <w:r w:rsidRPr="00A6548B">
        <w:rPr>
          <w:rFonts w:ascii="Chu Van An" w:hAnsi="Chu Van An" w:cs="Chu Van An"/>
          <w:position w:val="-50"/>
        </w:rPr>
        <w:object w:dxaOrig="2460" w:dyaOrig="1120" w14:anchorId="1ED6DF14">
          <v:shape id="_x0000_i2094" type="#_x0000_t75" style="width:123pt;height:56.25pt" o:ole="">
            <v:imagedata r:id="rId1243" o:title=""/>
          </v:shape>
          <o:OLEObject Type="Embed" ProgID="Equation.DSMT4" ShapeID="_x0000_i2094" DrawAspect="Content" ObjectID="_1690410354" r:id="rId1244"/>
        </w:object>
      </w:r>
    </w:p>
    <w:p w14:paraId="55D64FF7" w14:textId="77777777" w:rsidR="005B0A1C" w:rsidRPr="00A6548B" w:rsidRDefault="005B0A1C" w:rsidP="005069DF">
      <w:pPr>
        <w:pStyle w:val="ListParagraph"/>
        <w:numPr>
          <w:ilvl w:val="0"/>
          <w:numId w:val="10"/>
        </w:numPr>
        <w:spacing w:line="240" w:lineRule="auto"/>
        <w:rPr>
          <w:rFonts w:ascii="Chu Van An" w:hAnsi="Chu Van An" w:cs="Chu Van An"/>
        </w:rPr>
      </w:pPr>
      <w:r w:rsidRPr="00A6548B">
        <w:rPr>
          <w:rFonts w:ascii="Chu Van An" w:hAnsi="Chu Van An" w:cs="Chu Van An"/>
        </w:rPr>
        <w:t>Vậy tứ giác MNPQ là hình chữ nhật.</w:t>
      </w:r>
    </w:p>
    <w:p w14:paraId="645E88DD" w14:textId="3B6699A9" w:rsidR="00427069" w:rsidRPr="00A6548B" w:rsidRDefault="00411E55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A6548B">
        <w:rPr>
          <w:rFonts w:ascii="Chu Van An" w:hAnsi="Chu Van An" w:cs="Chu Van An"/>
          <w:b/>
          <w:bCs/>
          <w:color w:val="FF0000"/>
        </w:rPr>
        <w:t>:</w:t>
      </w:r>
    </w:p>
    <w:p w14:paraId="4151DFCF" w14:textId="77777777" w:rsidR="00B4035A" w:rsidRPr="00A6548B" w:rsidRDefault="00B4035A" w:rsidP="00196F3C">
      <w:pPr>
        <w:tabs>
          <w:tab w:val="left" w:pos="360"/>
        </w:tabs>
        <w:spacing w:line="240" w:lineRule="auto"/>
        <w:rPr>
          <w:rFonts w:ascii="Chu Van An" w:hAnsi="Chu Van An" w:cs="Chu Van An"/>
          <w:lang w:val="fr-FR"/>
        </w:rPr>
      </w:pPr>
      <w:r w:rsidRPr="00A6548B">
        <w:rPr>
          <w:rFonts w:ascii="Chu Van An" w:hAnsi="Chu Van An" w:cs="Chu Van An"/>
          <w:b/>
          <w:bCs/>
          <w:color w:val="0033CC"/>
        </w:rPr>
        <w:t xml:space="preserve">Câu 2: </w:t>
      </w:r>
      <w:bookmarkStart w:id="127" w:name="_Hlk61380606"/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Cho tứ diện </w:t>
      </w:r>
      <w:r w:rsidRPr="00A6548B">
        <w:rPr>
          <w:rFonts w:ascii="Chu Van An" w:eastAsia="Times New Roman" w:hAnsi="Chu Van An" w:cs="Chu Van An"/>
          <w:color w:val="000000" w:themeColor="text1"/>
        </w:rPr>
        <w:t>ABCD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có </w:t>
      </w:r>
      <w:r w:rsidRPr="00A6548B">
        <w:rPr>
          <w:rFonts w:ascii="Chu Van An" w:eastAsia="Times New Roman" w:hAnsi="Chu Van An" w:cs="Chu Van An"/>
          <w:color w:val="000000" w:themeColor="text1"/>
        </w:rPr>
        <w:t>AB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vuông góc với </w:t>
      </w:r>
      <w:r w:rsidRPr="00A6548B">
        <w:rPr>
          <w:rFonts w:ascii="Chu Van An" w:eastAsia="Times New Roman" w:hAnsi="Chu Van An" w:cs="Chu Van An"/>
          <w:color w:val="000000" w:themeColor="text1"/>
        </w:rPr>
        <w:t>CD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. Mặt phẳng </w:t>
      </w:r>
      <w:r w:rsidRPr="00A6548B">
        <w:rPr>
          <w:rFonts w:ascii="Chu Van An" w:eastAsia="Times New Roman" w:hAnsi="Chu Van An" w:cs="Chu Van An"/>
          <w:color w:val="000000" w:themeColor="text1"/>
        </w:rPr>
        <w:t>(P)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song song với </w:t>
      </w:r>
      <w:r w:rsidRPr="00A6548B">
        <w:rPr>
          <w:rFonts w:ascii="Chu Van An" w:eastAsia="Times New Roman" w:hAnsi="Chu Van An" w:cs="Chu Van An"/>
          <w:color w:val="000000" w:themeColor="text1"/>
        </w:rPr>
        <w:t>AB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và </w:t>
      </w:r>
      <w:r w:rsidRPr="00A6548B">
        <w:rPr>
          <w:rFonts w:ascii="Chu Van An" w:eastAsia="Times New Roman" w:hAnsi="Chu Van An" w:cs="Chu Van An"/>
          <w:color w:val="000000" w:themeColor="text1"/>
        </w:rPr>
        <w:t>CD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lần lượt cắt </w:t>
      </w:r>
      <w:r w:rsidRPr="00A6548B">
        <w:rPr>
          <w:rFonts w:ascii="Chu Van An" w:eastAsia="Times New Roman" w:hAnsi="Chu Van An" w:cs="Chu Van An"/>
          <w:i/>
          <w:iCs/>
          <w:color w:val="000000" w:themeColor="text1"/>
          <w:lang w:val="fr-FR"/>
        </w:rPr>
        <w:t>BC,DB,AD,AC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 tại </w:t>
      </w:r>
      <w:r w:rsidRPr="00A6548B">
        <w:rPr>
          <w:rFonts w:ascii="Chu Van An" w:eastAsia="Times New Roman" w:hAnsi="Chu Van An" w:cs="Chu Van An"/>
          <w:i/>
          <w:iCs/>
          <w:color w:val="000000" w:themeColor="text1"/>
        </w:rPr>
        <w:t>M,N,P,Q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. Tứ giác </w:t>
      </w:r>
      <w:r w:rsidRPr="00A6548B">
        <w:rPr>
          <w:rFonts w:ascii="Chu Van An" w:eastAsia="Times New Roman" w:hAnsi="Chu Van An" w:cs="Chu Van An"/>
          <w:color w:val="000000" w:themeColor="text1"/>
        </w:rPr>
        <w:t>MNPQ</w:t>
      </w:r>
      <w:r w:rsidRPr="00A6548B">
        <w:rPr>
          <w:rFonts w:ascii="Chu Van An" w:eastAsia="Times New Roman" w:hAnsi="Chu Van An" w:cs="Chu Van An"/>
          <w:color w:val="000000" w:themeColor="text1"/>
          <w:lang w:val="fr-FR"/>
        </w:rPr>
        <w:t xml:space="preserve"> là hình gì?</w:t>
      </w:r>
    </w:p>
    <w:bookmarkEnd w:id="127"/>
    <w:p w14:paraId="7D03CEB4" w14:textId="77777777" w:rsidR="00B4035A" w:rsidRPr="00A6548B" w:rsidRDefault="00B4035A" w:rsidP="00196F3C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lang w:val="vi-VN"/>
        </w:rPr>
      </w:pPr>
      <w:r w:rsidRPr="00A6548B">
        <w:rPr>
          <w:rFonts w:ascii="Chu Van An" w:hAnsi="Chu Van An" w:cs="Chu Van An"/>
          <w:b/>
          <w:bCs/>
          <w:color w:val="0000CC"/>
          <w:lang w:val="vi-VN"/>
        </w:rPr>
        <w:t>Lời giải</w:t>
      </w:r>
    </w:p>
    <w:p w14:paraId="6A21A948" w14:textId="271EE060" w:rsidR="00B4035A" w:rsidRDefault="00B4035A" w:rsidP="00196F3C">
      <w:pPr>
        <w:spacing w:line="240" w:lineRule="auto"/>
        <w:rPr>
          <w:rFonts w:ascii="Chu Van An" w:eastAsia="Calibri" w:hAnsi="Chu Van An" w:cs="Chu Van An"/>
          <w:b/>
          <w:color w:val="800080"/>
        </w:rPr>
      </w:pPr>
    </w:p>
    <w:p w14:paraId="66928569" w14:textId="1E14F260" w:rsidR="00710735" w:rsidRDefault="00710735" w:rsidP="00196F3C">
      <w:pPr>
        <w:spacing w:line="240" w:lineRule="auto"/>
        <w:rPr>
          <w:rFonts w:ascii="Chu Van An" w:eastAsia="Calibri" w:hAnsi="Chu Van An" w:cs="Chu Van An"/>
          <w:b/>
          <w:color w:val="800080"/>
        </w:rPr>
      </w:pPr>
    </w:p>
    <w:p w14:paraId="24A30F90" w14:textId="77777777" w:rsidR="00710735" w:rsidRPr="00A6548B" w:rsidRDefault="00710735" w:rsidP="00196F3C">
      <w:pPr>
        <w:spacing w:line="240" w:lineRule="auto"/>
        <w:rPr>
          <w:rFonts w:ascii="Chu Van An" w:eastAsia="Calibri" w:hAnsi="Chu Van An" w:cs="Chu Van An"/>
          <w:b/>
          <w:color w:val="800080"/>
        </w:rPr>
      </w:pPr>
    </w:p>
    <w:p w14:paraId="79885BA9" w14:textId="654EA9D2" w:rsidR="00E73668" w:rsidRDefault="00E73668" w:rsidP="00196F3C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  <w:r w:rsidRPr="00A6548B">
        <w:rPr>
          <w:rFonts w:ascii="Chu Van An" w:hAnsi="Chu Van An" w:cs="Chu Van An"/>
          <w:b/>
          <w:bCs/>
          <w:color w:val="0000CC"/>
          <w:shd w:val="clear" w:color="auto" w:fill="F9FFE5"/>
        </w:rPr>
        <w:lastRenderedPageBreak/>
        <w:sym w:font="Wingdings" w:char="F031"/>
      </w:r>
      <w:r w:rsidRPr="00A6548B">
        <w:rPr>
          <w:rFonts w:ascii="Chu Van An" w:hAnsi="Chu Van An" w:cs="Chu Van An"/>
          <w:b/>
          <w:bCs/>
          <w:color w:val="FF0000"/>
          <w:shd w:val="clear" w:color="auto" w:fill="F9FFE5"/>
        </w:rPr>
        <w:t>_Bài tập ôn tập cuối bài học: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AA0562" w:rsidRPr="00407811" w14:paraId="40FEBD74" w14:textId="77777777" w:rsidTr="00AA0562">
        <w:tc>
          <w:tcPr>
            <w:tcW w:w="5727" w:type="dxa"/>
            <w:shd w:val="clear" w:color="auto" w:fill="auto"/>
          </w:tcPr>
          <w:p w14:paraId="2E01754B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407811">
              <w:rPr>
                <w:rFonts w:ascii="Chu Van An" w:hAnsi="Chu Van An" w:cs="Chu Van An"/>
                <w:color w:val="000000"/>
              </w:rPr>
              <w:t>Trong các mệnh đề dưới đây mệnh đề đúng là?</w:t>
            </w:r>
          </w:p>
          <w:p w14:paraId="08FD95B1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>Hai đường thẳng phân biệt cùng vuông góc với đường thẳng thứ ba thì vuông góc với nhau.</w:t>
            </w:r>
          </w:p>
          <w:p w14:paraId="036459CE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hAnsi="Chu Van An" w:cs="Chu Van An"/>
              </w:rPr>
              <w:t>Cho hai đường thẳng song song, đường thẳng nào vuông góc với đường thẳng thứ nhất thì cũng vuông góc với đường thẳng thứ hai.</w:t>
            </w:r>
          </w:p>
          <w:p w14:paraId="3BD5F7A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hAnsi="Chu Van An" w:cs="Chu Van An"/>
              </w:rPr>
              <w:t>Trong không gian, hai đường thẳng phân biệt cùng vuông góc với đường thẳng thứ ba thì song song với nhau.</w:t>
            </w:r>
          </w:p>
          <w:p w14:paraId="1A8A5D8B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hAnsi="Chu Van An" w:cs="Chu Van An"/>
              </w:rPr>
              <w:t>Hai đường thẳng phân biệt vuông góc với nhau thì chúng cắt nhau.</w:t>
            </w:r>
          </w:p>
          <w:p w14:paraId="493366DA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3FD8C5D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61F561C2" w14:textId="77777777" w:rsidTr="00AA0562">
        <w:tc>
          <w:tcPr>
            <w:tcW w:w="5727" w:type="dxa"/>
            <w:shd w:val="clear" w:color="auto" w:fill="auto"/>
          </w:tcPr>
          <w:p w14:paraId="07B6D3A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Trong không gian cho ba đường thẳng phân biệt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00" w:dyaOrig="300" w14:anchorId="45D61C85">
                <v:shape id="_x0000_i33556" type="#_x0000_t75" style="width:30pt;height:15pt" o:ole="">
                  <v:imagedata r:id="rId1245" o:title=""/>
                </v:shape>
                <o:OLEObject Type="Embed" ProgID="Equation.DSMT4" ShapeID="_x0000_i33556" DrawAspect="Content" ObjectID="_1690410355" r:id="rId124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Khẳng định nào sau đây đúng?</w:t>
            </w:r>
          </w:p>
          <w:p w14:paraId="0BE340B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55" w:dyaOrig="285" w14:anchorId="4210E5EB">
                <v:shape id="_x0000_i33557" type="#_x0000_t75" style="width:27.75pt;height:14.25pt" o:ole="">
                  <v:imagedata r:id="rId1247" o:title=""/>
                </v:shape>
                <o:OLEObject Type="Embed" ProgID="Equation.DSMT4" ShapeID="_x0000_i33557" DrawAspect="Content" ObjectID="_1690410356" r:id="rId1248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85" w:dyaOrig="285" w14:anchorId="1D514CC7">
                <v:shape id="_x0000_i33558" type="#_x0000_t75" style="width:29.25pt;height:14.25pt" o:ole="">
                  <v:imagedata r:id="rId1249" o:title=""/>
                </v:shape>
                <o:OLEObject Type="Embed" ProgID="Equation.DSMT4" ShapeID="_x0000_i33558" DrawAspect="Content" ObjectID="_1690410357" r:id="rId1250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55" w:dyaOrig="285" w14:anchorId="52FB310E">
                <v:shape id="_x0000_i33559" type="#_x0000_t75" style="width:27.75pt;height:14.25pt" o:ole="">
                  <v:imagedata r:id="rId1251" o:title=""/>
                </v:shape>
                <o:OLEObject Type="Embed" ProgID="Equation.DSMT4" ShapeID="_x0000_i33559" DrawAspect="Content" ObjectID="_1690410358" r:id="rId125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837183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0995B9DC">
                <v:shape id="_x0000_i33560" type="#_x0000_t75" style="width:9.75pt;height:11.25pt" o:ole="">
                  <v:imagedata r:id="rId1253" o:title=""/>
                </v:shape>
                <o:OLEObject Type="Embed" ProgID="Equation.DSMT4" ShapeID="_x0000_i33560" DrawAspect="Content" ObjectID="_1690410359" r:id="rId125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5007E33F">
                <v:shape id="_x0000_i33561" type="#_x0000_t75" style="width:9pt;height:11.25pt" o:ole="">
                  <v:imagedata r:id="rId1255" o:title=""/>
                </v:shape>
                <o:OLEObject Type="Embed" ProgID="Equation.DSMT4" ShapeID="_x0000_i33561" DrawAspect="Content" ObjectID="_1690410360" r:id="rId1256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59A5B5D0">
                <v:shape id="_x0000_i33562" type="#_x0000_t75" style="width:9.75pt;height:14.25pt" o:ole="">
                  <v:imagedata r:id="rId1257" o:title=""/>
                </v:shape>
                <o:OLEObject Type="Embed" ProgID="Equation.DSMT4" ShapeID="_x0000_i33562" DrawAspect="Content" ObjectID="_1690410361" r:id="rId1258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453CC2CE">
                <v:shape id="_x0000_i33563" type="#_x0000_t75" style="width:9pt;height:11.25pt" o:ole="">
                  <v:imagedata r:id="rId1259" o:title=""/>
                </v:shape>
                <o:OLEObject Type="Embed" ProgID="Equation.DSMT4" ShapeID="_x0000_i33563" DrawAspect="Content" ObjectID="_1690410362" r:id="rId1260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55" w:dyaOrig="285" w14:anchorId="470A354C">
                <v:shape id="_x0000_i33564" type="#_x0000_t75" style="width:27.75pt;height:14.25pt" o:ole="">
                  <v:imagedata r:id="rId1261" o:title=""/>
                </v:shape>
                <o:OLEObject Type="Embed" ProgID="Equation.DSMT4" ShapeID="_x0000_i33564" DrawAspect="Content" ObjectID="_1690410363" r:id="rId126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64A86DA9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bookmarkStart w:id="128" w:name="c2c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6DAB83FE">
                <v:shape id="_x0000_i33565" type="#_x0000_t75" style="width:9.75pt;height:11.25pt" o:ole="">
                  <v:imagedata r:id="rId1263" o:title=""/>
                </v:shape>
                <o:OLEObject Type="Embed" ProgID="Equation.DSMT4" ShapeID="_x0000_i33565" DrawAspect="Content" ObjectID="_1690410364" r:id="rId126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67F389E1">
                <v:shape id="_x0000_i33566" type="#_x0000_t75" style="width:9.75pt;height:14.25pt" o:ole="">
                  <v:imagedata r:id="rId1265" o:title=""/>
                </v:shape>
                <o:OLEObject Type="Embed" ProgID="Equation.DSMT4" ShapeID="_x0000_i33566" DrawAspect="Content" ObjectID="_1690410365" r:id="rId1266"/>
              </w:object>
            </w:r>
            <w:r w:rsidRPr="00407811">
              <w:rPr>
                <w:rFonts w:ascii="Chu Van An" w:hAnsi="Chu Van An" w:cs="Chu Van An"/>
              </w:rPr>
              <w:t xml:space="preserve"> cùng nằm trong mặt phẳng </w:t>
            </w:r>
            <w:r w:rsidRPr="00407811">
              <w:rPr>
                <w:rFonts w:ascii="Chu Van An" w:eastAsia="Times New Roman" w:hAnsi="Chu Van An" w:cs="Chu Van An"/>
                <w:position w:val="-14"/>
              </w:rPr>
              <w:object w:dxaOrig="780" w:dyaOrig="405" w14:anchorId="04FD5814">
                <v:shape id="_x0000_i33567" type="#_x0000_t75" style="width:39pt;height:20.25pt" o:ole="">
                  <v:imagedata r:id="rId1267" o:title=""/>
                </v:shape>
                <o:OLEObject Type="Embed" ProgID="Equation.DSMT4" ShapeID="_x0000_i33567" DrawAspect="Content" ObjectID="_1690410366" r:id="rId1268"/>
              </w:object>
            </w:r>
            <w:r w:rsidRPr="00407811">
              <w:rPr>
                <w:rFonts w:ascii="Chu Van An" w:hAnsi="Chu Van An" w:cs="Chu Van An"/>
              </w:rPr>
              <w:t xml:space="preserve"> thì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0628BADB">
                <v:shape id="_x0000_i33568" type="#_x0000_t75" style="width:9.75pt;height:11.25pt" o:ole="">
                  <v:imagedata r:id="rId1269" o:title=""/>
                </v:shape>
                <o:OLEObject Type="Embed" ProgID="Equation.DSMT4" ShapeID="_x0000_i33568" DrawAspect="Content" ObjectID="_1690410367" r:id="rId1270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639510E3">
                <v:shape id="_x0000_i33569" type="#_x0000_t75" style="width:9pt;height:11.25pt" o:ole="">
                  <v:imagedata r:id="rId1271" o:title=""/>
                </v:shape>
                <o:OLEObject Type="Embed" ProgID="Equation.DSMT4" ShapeID="_x0000_i33569" DrawAspect="Content" ObjectID="_1690410368" r:id="rId1272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68B5D08B">
                <v:shape id="_x0000_i33570" type="#_x0000_t75" style="width:9.75pt;height:14.25pt" o:ole="">
                  <v:imagedata r:id="rId1273" o:title=""/>
                </v:shape>
                <o:OLEObject Type="Embed" ProgID="Equation.DSMT4" ShapeID="_x0000_i33570" DrawAspect="Content" ObjectID="_1690410369" r:id="rId127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220E5CE8">
                <v:shape id="_x0000_i33571" type="#_x0000_t75" style="width:9pt;height:11.25pt" o:ole="">
                  <v:imagedata r:id="rId1275" o:title=""/>
                </v:shape>
                <o:OLEObject Type="Embed" ProgID="Equation.DSMT4" ShapeID="_x0000_i33571" DrawAspect="Content" ObjectID="_1690410370" r:id="rId127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bookmarkEnd w:id="128"/>
          <w:p w14:paraId="2C83E661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D.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1C0F0627">
                <v:shape id="_x0000_i33572" type="#_x0000_t75" style="width:9.75pt;height:11.25pt" o:ole="">
                  <v:imagedata r:id="rId1277" o:title=""/>
                </v:shape>
                <o:OLEObject Type="Embed" ProgID="Equation.DSMT4" ShapeID="_x0000_i33572" DrawAspect="Content" ObjectID="_1690410371" r:id="rId1278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076BBFCB">
                <v:shape id="_x0000_i33573" type="#_x0000_t75" style="width:9.75pt;height:14.25pt" o:ole="">
                  <v:imagedata r:id="rId1279" o:title=""/>
                </v:shape>
                <o:OLEObject Type="Embed" ProgID="Equation.DSMT4" ShapeID="_x0000_i33573" DrawAspect="Content" ObjectID="_1690410372" r:id="rId1280"/>
              </w:object>
            </w:r>
            <w:r w:rsidRPr="00407811">
              <w:rPr>
                <w:rFonts w:ascii="Chu Van An" w:hAnsi="Chu Van An" w:cs="Chu Van An"/>
              </w:rPr>
              <w:t xml:space="preserve"> cùng vuông góc với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4BA97602">
                <v:shape id="_x0000_i33574" type="#_x0000_t75" style="width:9pt;height:11.25pt" o:ole="">
                  <v:imagedata r:id="rId1281" o:title=""/>
                </v:shape>
                <o:OLEObject Type="Embed" ProgID="Equation.DSMT4" ShapeID="_x0000_i33574" DrawAspect="Content" ObjectID="_1690410373" r:id="rId1282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55" w:dyaOrig="285" w14:anchorId="3F210B76">
                <v:shape id="_x0000_i33575" type="#_x0000_t75" style="width:27.75pt;height:14.25pt" o:ole="">
                  <v:imagedata r:id="rId1283" o:title=""/>
                </v:shape>
                <o:OLEObject Type="Embed" ProgID="Equation.DSMT4" ShapeID="_x0000_i33575" DrawAspect="Content" ObjectID="_1690410374" r:id="rId1284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B29E5F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7168F113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2556FECC" w14:textId="77777777" w:rsidTr="00AA0562">
        <w:tc>
          <w:tcPr>
            <w:tcW w:w="5727" w:type="dxa"/>
            <w:shd w:val="clear" w:color="auto" w:fill="auto"/>
          </w:tcPr>
          <w:p w14:paraId="1DB4330F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3:</w: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Cho hình chóp </w:t>
            </w:r>
            <w:r w:rsidRPr="00407811">
              <w:rPr>
                <w:rFonts w:ascii="Chu Van An" w:eastAsia="Calibri" w:hAnsi="Chu Van An" w:cs="Chu Van An"/>
                <w:position w:val="-6"/>
                <w:lang w:val="fr-FR"/>
              </w:rPr>
              <w:object w:dxaOrig="915" w:dyaOrig="285" w14:anchorId="71C17472">
                <v:shape id="_x0000_i33576" type="#_x0000_t75" style="width:45.75pt;height:14.25pt" o:ole="">
                  <v:imagedata r:id="rId1285" o:title=""/>
                </v:shape>
                <o:OLEObject Type="Embed" ProgID="Equation.DSMT4" ShapeID="_x0000_i33576" DrawAspect="Content" ObjectID="_1690410375" r:id="rId1286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có đáy </w:t>
            </w:r>
            <w:r w:rsidRPr="00407811">
              <w:rPr>
                <w:rFonts w:ascii="Chu Van An" w:eastAsia="Calibri" w:hAnsi="Chu Van An" w:cs="Chu Van An"/>
                <w:position w:val="-6"/>
                <w:lang w:val="fr-FR"/>
              </w:rPr>
              <w:object w:dxaOrig="720" w:dyaOrig="285" w14:anchorId="259D3DAA">
                <v:shape id="_x0000_i33577" type="#_x0000_t75" style="width:36pt;height:14.25pt" o:ole="">
                  <v:imagedata r:id="rId1287" o:title=""/>
                </v:shape>
                <o:OLEObject Type="Embed" ProgID="Equation.DSMT4" ShapeID="_x0000_i33577" DrawAspect="Content" ObjectID="_1690410376" r:id="rId1288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là hình thoi, </w:t>
            </w:r>
            <w:r w:rsidRPr="00407811">
              <w:rPr>
                <w:rFonts w:ascii="Chu Van An" w:eastAsia="Calibri" w:hAnsi="Chu Van An" w:cs="Chu Van An"/>
                <w:position w:val="-6"/>
                <w:lang w:val="fr-FR"/>
              </w:rPr>
              <w:object w:dxaOrig="345" w:dyaOrig="285" w14:anchorId="1C536D2A">
                <v:shape id="_x0000_i33578" type="#_x0000_t75" style="width:17.25pt;height:14.25pt" o:ole="">
                  <v:imagedata r:id="rId1289" o:title=""/>
                </v:shape>
                <o:OLEObject Type="Embed" ProgID="Equation.DSMT4" ShapeID="_x0000_i33578" DrawAspect="Content" ObjectID="_1690410377" r:id="rId1290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vuông góc với đáy. Biểu thức nào sau đây đúng:</w:t>
            </w:r>
          </w:p>
          <w:p w14:paraId="2517894A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A.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fr-FR"/>
              </w:rPr>
              <w:object w:dxaOrig="945" w:dyaOrig="285" w14:anchorId="478FA5E5">
                <v:shape id="_x0000_i33579" type="#_x0000_t75" style="width:47.25pt;height:14.25pt" o:ole="">
                  <v:imagedata r:id="rId1291" o:title=""/>
                </v:shape>
                <o:OLEObject Type="Embed" ProgID="Equation.DSMT4" ShapeID="_x0000_i33579" DrawAspect="Content" ObjectID="_1690410378" r:id="rId1292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fr-FR"/>
              </w:rPr>
              <w:object w:dxaOrig="960" w:dyaOrig="285" w14:anchorId="6CDC2086">
                <v:shape id="_x0000_i33580" type="#_x0000_t75" style="width:48pt;height:14.25pt" o:ole="">
                  <v:imagedata r:id="rId1293" o:title=""/>
                </v:shape>
                <o:OLEObject Type="Embed" ProgID="Equation.DSMT4" ShapeID="_x0000_i33580" DrawAspect="Content" ObjectID="_1690410379" r:id="rId1294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407811">
              <w:rPr>
                <w:rFonts w:ascii="Chu Van An" w:hAnsi="Chu Van An" w:cs="Chu Van An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fr-FR"/>
              </w:rPr>
              <w:object w:dxaOrig="975" w:dyaOrig="285" w14:anchorId="53D8A8D1">
                <v:shape id="_x0000_i33581" type="#_x0000_t75" style="width:48.75pt;height:14.25pt" o:ole="">
                  <v:imagedata r:id="rId1295" o:title=""/>
                </v:shape>
                <o:OLEObject Type="Embed" ProgID="Equation.DSMT4" ShapeID="_x0000_i33581" DrawAspect="Content" ObjectID="_1690410380" r:id="rId1296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6"/>
                <w:lang w:val="fr-FR"/>
              </w:rPr>
              <w:object w:dxaOrig="975" w:dyaOrig="285" w14:anchorId="39D148BF">
                <v:shape id="_x0000_i33582" type="#_x0000_t75" style="width:48.75pt;height:14.25pt" o:ole="">
                  <v:imagedata r:id="rId1297" o:title=""/>
                </v:shape>
                <o:OLEObject Type="Embed" ProgID="Equation.DSMT4" ShapeID="_x0000_i33582" DrawAspect="Content" ObjectID="_1690410381" r:id="rId1298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.</w:t>
            </w:r>
          </w:p>
          <w:p w14:paraId="12FA904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17D0C8B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427826A4" w14:textId="77777777" w:rsidTr="00AA0562">
        <w:tc>
          <w:tcPr>
            <w:tcW w:w="5727" w:type="dxa"/>
            <w:shd w:val="clear" w:color="auto" w:fill="auto"/>
          </w:tcPr>
          <w:p w14:paraId="1579AAD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Cho hình chóp </w:t>
            </w:r>
            <w:bookmarkStart w:id="129" w:name="MTBlankEqn"/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2CE093AA">
                <v:shape id="_x0000_i33583" type="#_x0000_t75" style="width:45.75pt;height:14.25pt" o:ole="">
                  <v:imagedata r:id="rId1299" o:title=""/>
                </v:shape>
                <o:OLEObject Type="Embed" ProgID="Equation.DSMT4" ShapeID="_x0000_i33583" DrawAspect="Content" ObjectID="_1690410382" r:id="rId1300"/>
              </w:object>
            </w:r>
            <w:bookmarkEnd w:id="129"/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3E8DB727">
                <v:shape id="_x0000_i33584" type="#_x0000_t75" style="width:36pt;height:14.25pt" o:ole="">
                  <v:imagedata r:id="rId1301" o:title=""/>
                </v:shape>
                <o:OLEObject Type="Embed" ProgID="Equation.DSMT4" ShapeID="_x0000_i33584" DrawAspect="Content" ObjectID="_1690410383" r:id="rId1302"/>
              </w:objec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 là </w:t>
            </w:r>
            <w:r w:rsidRPr="00407811">
              <w:rPr>
                <w:rFonts w:ascii="Chu Van An" w:hAnsi="Chu Van An" w:cs="Chu Van An"/>
                <w:bCs/>
                <w:color w:val="000000"/>
                <w:lang w:val="nl-NL"/>
              </w:rPr>
              <w:t>hình thoi</w: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 tâm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5DB81734">
                <v:shape id="_x0000_i33585" type="#_x0000_t75" style="width:12pt;height:14.25pt" o:ole="">
                  <v:imagedata r:id="rId1303" o:title=""/>
                </v:shape>
                <o:OLEObject Type="Embed" ProgID="Equation.DSMT4" ShapeID="_x0000_i33585" DrawAspect="Content" ObjectID="_1690410384" r:id="rId1304"/>
              </w:objec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885" w:dyaOrig="270" w14:anchorId="7A5EFD07">
                <v:shape id="_x0000_i33586" type="#_x0000_t75" style="width:44.25pt;height:13.5pt" o:ole="">
                  <v:imagedata r:id="rId1305" o:title=""/>
                </v:shape>
                <o:OLEObject Type="Embed" ProgID="Equation.DSMT4" ShapeID="_x0000_i33586" DrawAspect="Content" ObjectID="_1690410385" r:id="rId130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00" w:dyaOrig="285" w14:anchorId="291DFF43">
                <v:shape id="_x0000_i33587" type="#_x0000_t75" style="width:45pt;height:14.25pt" o:ole="">
                  <v:imagedata r:id="rId1307" o:title=""/>
                </v:shape>
                <o:OLEObject Type="Embed" ProgID="Equation.DSMT4" ShapeID="_x0000_i33587" DrawAspect="Content" ObjectID="_1690410386" r:id="rId1308"/>
              </w:object>
            </w:r>
            <w:r w:rsidRPr="00407811">
              <w:rPr>
                <w:rFonts w:ascii="Chu Van An" w:hAnsi="Chu Van An" w:cs="Chu Van An"/>
                <w:b/>
                <w:color w:val="000000"/>
                <w:lang w:val="nl-NL"/>
              </w:rPr>
              <w:t xml:space="preserve">. </w: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 xml:space="preserve">Trong các mệnh đề sau, mệnh đề nào </w:t>
            </w:r>
            <w:r w:rsidRPr="00407811">
              <w:rPr>
                <w:rFonts w:ascii="Chu Van An" w:hAnsi="Chu Van An" w:cs="Chu Van An"/>
                <w:b/>
                <w:bCs/>
                <w:color w:val="000000"/>
                <w:lang w:val="nl-NL"/>
              </w:rPr>
              <w:t>sai</w:t>
            </w:r>
            <w:r w:rsidRPr="00407811">
              <w:rPr>
                <w:rFonts w:ascii="Chu Van An" w:hAnsi="Chu Van An" w:cs="Chu Van An"/>
                <w:color w:val="000000"/>
                <w:lang w:val="nl-NL"/>
              </w:rPr>
              <w:t>?</w:t>
            </w:r>
          </w:p>
          <w:p w14:paraId="779B753B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020" w:dyaOrig="285" w14:anchorId="7ED681C8">
                <v:shape id="_x0000_i33588" type="#_x0000_t75" style="width:51pt;height:14.25pt" o:ole="">
                  <v:imagedata r:id="rId1309" o:title=""/>
                </v:shape>
                <o:OLEObject Type="Embed" ProgID="Equation.DSMT4" ShapeID="_x0000_i33588" DrawAspect="Content" ObjectID="_1690410387" r:id="rId1310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975" w:dyaOrig="285" w14:anchorId="063DCAB3">
                <v:shape id="_x0000_i33589" type="#_x0000_t75" style="width:48.75pt;height:14.25pt" o:ole="">
                  <v:imagedata r:id="rId1311" o:title=""/>
                </v:shape>
                <o:OLEObject Type="Embed" ProgID="Equation.DSMT4" ShapeID="_x0000_i33589" DrawAspect="Content" ObjectID="_1690410388" r:id="rId131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1ED600E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945" w:dyaOrig="285" w14:anchorId="0B95DE04">
                <v:shape id="_x0000_i33590" type="#_x0000_t75" style="width:47.25pt;height:14.25pt" o:ole="">
                  <v:imagedata r:id="rId1313" o:title=""/>
                </v:shape>
                <o:OLEObject Type="Embed" ProgID="Equation.DSMT4" ShapeID="_x0000_i33590" DrawAspect="Content" ObjectID="_1690410389" r:id="rId131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945" w:dyaOrig="285" w14:anchorId="0F7300A5">
                <v:shape id="_x0000_i33591" type="#_x0000_t75" style="width:47.25pt;height:14.25pt" o:ole="">
                  <v:imagedata r:id="rId1315" o:title=""/>
                </v:shape>
                <o:OLEObject Type="Embed" ProgID="Equation.DSMT4" ShapeID="_x0000_i33591" DrawAspect="Content" ObjectID="_1690410390" r:id="rId131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A8ACA3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97D2EC6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4EA122CC" w14:textId="77777777" w:rsidTr="00AA0562">
        <w:tc>
          <w:tcPr>
            <w:tcW w:w="5727" w:type="dxa"/>
            <w:shd w:val="clear" w:color="auto" w:fill="auto"/>
          </w:tcPr>
          <w:p w14:paraId="166F2AB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es-ES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es-ES"/>
              </w:rPr>
              <w:t>Câu 5:</w: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hình chóp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49EC6E77">
                <v:shape id="_x0000_i33592" type="#_x0000_t75" style="width:45.75pt;height:14.25pt" o:ole="">
                  <v:imagedata r:id="rId1317" o:title=""/>
                </v:shape>
                <o:OLEObject Type="Embed" ProgID="Equation.DSMT4" ShapeID="_x0000_i33592" DrawAspect="Content" ObjectID="_1690410391" r:id="rId1318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có đáy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0E56B1BC">
                <v:shape id="_x0000_i33593" type="#_x0000_t75" style="width:36pt;height:14.25pt" o:ole="">
                  <v:imagedata r:id="rId1319" o:title=""/>
                </v:shape>
                <o:OLEObject Type="Embed" ProgID="Equation.DSMT4" ShapeID="_x0000_i33593" DrawAspect="Content" ObjectID="_1690410392" r:id="rId1320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là hình vuông, hai mặt bên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675" w:dyaOrig="405" w14:anchorId="2EED3F5B">
                <v:shape id="_x0000_i33594" type="#_x0000_t75" style="width:33.75pt;height:20.25pt" o:ole="">
                  <v:imagedata r:id="rId1321" o:title=""/>
                </v:shape>
                <o:OLEObject Type="Embed" ProgID="Equation.DSMT4" ShapeID="_x0000_i33594" DrawAspect="Content" ObjectID="_1690410393" r:id="rId1322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05" w:dyaOrig="405" w14:anchorId="5EA45987">
                <v:shape id="_x0000_i33595" type="#_x0000_t75" style="width:35.25pt;height:20.25pt" o:ole="">
                  <v:imagedata r:id="rId1323" o:title=""/>
                </v:shape>
                <o:OLEObject Type="Embed" ProgID="Equation.DSMT4" ShapeID="_x0000_i33595" DrawAspect="Content" ObjectID="_1690410394" r:id="rId1324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vuông góc với mặt đáy.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  <w:lang w:val="fr-FR"/>
              </w:rPr>
              <w:object w:dxaOrig="435" w:dyaOrig="255" w14:anchorId="620B7738">
                <v:shape id="_x0000_i33596" type="#_x0000_t75" style="width:21.75pt;height:12.75pt" o:ole="">
                  <v:imagedata r:id="rId1325" o:title=""/>
                </v:shape>
                <o:OLEObject Type="Embed" ProgID="Equation.DSMT4" ShapeID="_x0000_i33596" DrawAspect="Content" ObjectID="_1690410395" r:id="rId1326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6CE97DC0">
                <v:shape id="_x0000_i33597" type="#_x0000_t75" style="width:21pt;height:12.75pt" o:ole="">
                  <v:imagedata r:id="rId1327" o:title=""/>
                </v:shape>
                <o:OLEObject Type="Embed" ProgID="Equation.DSMT4" ShapeID="_x0000_i33597" DrawAspect="Content" ObjectID="_1690410396" r:id="rId1328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lần lượt là đường cao của tam giác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548A29DB">
                <v:shape id="_x0000_i33598" type="#_x0000_t75" style="width:24.75pt;height:14.25pt" o:ole="">
                  <v:imagedata r:id="rId1329" o:title=""/>
                </v:shape>
                <o:OLEObject Type="Embed" ProgID="Equation.DSMT4" ShapeID="_x0000_i33598" DrawAspect="Content" ObjectID="_1690410397" r:id="rId133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25" w:dyaOrig="285" w14:anchorId="5374A12E">
                <v:shape id="_x0000_i33599" type="#_x0000_t75" style="width:26.25pt;height:14.25pt" o:ole="">
                  <v:imagedata r:id="rId1331" o:title=""/>
                </v:shape>
                <o:OLEObject Type="Embed" ProgID="Equation.DSMT4" ShapeID="_x0000_i33599" DrawAspect="Content" ObjectID="_1690410398" r:id="rId1332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. Mệnh đề nào sau đây là 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>sai</w: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>?</w:t>
            </w:r>
          </w:p>
          <w:p w14:paraId="41C64662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es-ES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FF00FF"/>
                <w:position w:val="-6"/>
              </w:rPr>
              <w:object w:dxaOrig="945" w:dyaOrig="285" w14:anchorId="3C584DC2">
                <v:shape id="_x0000_i33600" type="#_x0000_t75" style="width:47.25pt;height:14.25pt" o:ole="">
                  <v:imagedata r:id="rId1333" o:title=""/>
                </v:shape>
                <o:OLEObject Type="Embed" ProgID="Equation.DSMT4" ShapeID="_x0000_i33600" DrawAspect="Content" ObjectID="_1690410399" r:id="rId1334"/>
              </w:object>
            </w:r>
            <w:r w:rsidRPr="00407811">
              <w:rPr>
                <w:rFonts w:ascii="Chu Van An" w:hAnsi="Chu Van An" w:cs="Chu Van An"/>
                <w:color w:val="FF00FF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FF00FF"/>
                <w:position w:val="-4"/>
              </w:rPr>
              <w:object w:dxaOrig="1020" w:dyaOrig="255" w14:anchorId="22ABE278">
                <v:shape id="_x0000_i33601" type="#_x0000_t75" style="width:51pt;height:12.75pt" o:ole="">
                  <v:imagedata r:id="rId1335" o:title=""/>
                </v:shape>
                <o:OLEObject Type="Embed" ProgID="Equation.DSMT4" ShapeID="_x0000_i33601" DrawAspect="Content" ObjectID="_1690410400" r:id="rId1336"/>
              </w:object>
            </w:r>
            <w:r w:rsidRPr="00407811">
              <w:rPr>
                <w:rFonts w:ascii="Chu Van An" w:hAnsi="Chu Van An" w:cs="Chu Van An"/>
                <w:color w:val="FF00FF"/>
                <w:lang w:val="fr-FR"/>
              </w:rPr>
              <w:t>.</w:t>
            </w:r>
          </w:p>
          <w:p w14:paraId="6E86F544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FF00FF"/>
                <w:position w:val="-6"/>
              </w:rPr>
              <w:object w:dxaOrig="1035" w:dyaOrig="285" w14:anchorId="371BEB03">
                <v:shape id="_x0000_i33602" type="#_x0000_t75" style="width:51.75pt;height:14.25pt" o:ole="">
                  <v:imagedata r:id="rId1337" o:title=""/>
                </v:shape>
                <o:OLEObject Type="Embed" ProgID="Equation.DSMT4" ShapeID="_x0000_i33602" DrawAspect="Content" ObjectID="_1690410401" r:id="rId1338"/>
              </w:object>
            </w:r>
            <w:r w:rsidRPr="00407811">
              <w:rPr>
                <w:rFonts w:ascii="Chu Van An" w:hAnsi="Chu Van An" w:cs="Chu Van An"/>
                <w:color w:val="FF00FF"/>
                <w:lang w:val="fr-FR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FF00FF"/>
                <w:position w:val="-6"/>
              </w:rPr>
              <w:object w:dxaOrig="1005" w:dyaOrig="285" w14:anchorId="4513AEA0">
                <v:shape id="_x0000_i33603" type="#_x0000_t75" style="width:50.25pt;height:14.25pt" o:ole="">
                  <v:imagedata r:id="rId1339" o:title=""/>
                </v:shape>
                <o:OLEObject Type="Embed" ProgID="Equation.DSMT4" ShapeID="_x0000_i33603" DrawAspect="Content" ObjectID="_1690410402" r:id="rId1340"/>
              </w:object>
            </w:r>
            <w:r w:rsidRPr="00407811">
              <w:rPr>
                <w:rFonts w:ascii="Chu Van An" w:hAnsi="Chu Van An" w:cs="Chu Van An"/>
                <w:color w:val="FF00FF"/>
                <w:lang w:val="vi-VN"/>
              </w:rPr>
              <w:t>.</w:t>
            </w:r>
          </w:p>
          <w:p w14:paraId="4A7C1F79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16D042D8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45D81754" w14:textId="77777777" w:rsidTr="00AA0562">
        <w:tc>
          <w:tcPr>
            <w:tcW w:w="5727" w:type="dxa"/>
            <w:shd w:val="clear" w:color="auto" w:fill="auto"/>
          </w:tcPr>
          <w:p w14:paraId="16C0CD2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6:</w: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05" w:dyaOrig="285" w14:anchorId="1F1F167B">
                <v:shape id="_x0000_i33604" type="#_x0000_t75" style="width:35.25pt;height:14.25pt" o:ole="">
                  <v:imagedata r:id="rId1341" o:title=""/>
                </v:shape>
                <o:OLEObject Type="Embed" ProgID="Equation.DSMT4" ShapeID="_x0000_i33604" DrawAspect="Content" ObjectID="_1690410403" r:id="rId1342"/>
              </w:objec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15" w:dyaOrig="315" w14:anchorId="06AE24CF">
                <v:shape id="_x0000_i33605" type="#_x0000_t75" style="width:60.75pt;height:15.75pt" o:ole="">
                  <v:imagedata r:id="rId1343" o:title=""/>
                </v:shape>
                <o:OLEObject Type="Embed" ProgID="Equation.DSMT4" ShapeID="_x0000_i33605" DrawAspect="Content" ObjectID="_1690410404" r:id="rId1344"/>
              </w:objec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 đôi một vuông góc. 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Kẻ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380" w:dyaOrig="405" w14:anchorId="61C6CE8C">
                <v:shape id="_x0000_i33606" type="#_x0000_t75" style="width:69pt;height:20.25pt" o:ole="">
                  <v:imagedata r:id="rId1345" o:title=""/>
                </v:shape>
                <o:OLEObject Type="Embed" ProgID="Equation.DSMT4" ShapeID="_x0000_i33606" DrawAspect="Content" ObjectID="_1690410405" r:id="rId134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Khẳng định nào đúng nhất?</w:t>
            </w:r>
          </w:p>
          <w:p w14:paraId="7D8AC08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285" w:dyaOrig="255" w14:anchorId="22EEB74A">
                <v:shape id="_x0000_i33607" type="#_x0000_t75" style="width:14.25pt;height:12.75pt" o:ole="">
                  <v:imagedata r:id="rId1347" o:title=""/>
                </v:shape>
                <o:OLEObject Type="Embed" ProgID="Equation.DSMT4" ShapeID="_x0000_i33607" DrawAspect="Content" ObjectID="_1690410406" r:id="rId1348"/>
              </w:object>
            </w:r>
            <w:r w:rsidRPr="00407811">
              <w:rPr>
                <w:rFonts w:ascii="Chu Van An" w:hAnsi="Chu Van An" w:cs="Chu Van An"/>
              </w:rPr>
              <w:t xml:space="preserve"> là trọng tâm của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35" w:dyaOrig="285" w14:anchorId="3AFA50F9">
                <v:shape id="_x0000_i33608" type="#_x0000_t75" style="width:36.75pt;height:14.25pt" o:ole="">
                  <v:imagedata r:id="rId1349" o:title=""/>
                </v:shape>
                <o:OLEObject Type="Embed" ProgID="Equation.DSMT4" ShapeID="_x0000_i33608" DrawAspect="Content" ObjectID="_1690410407" r:id="rId135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4F09152B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285" w:dyaOrig="255" w14:anchorId="3001380D">
                <v:shape id="_x0000_i33609" type="#_x0000_t75" style="width:14.25pt;height:12.75pt" o:ole="">
                  <v:imagedata r:id="rId1351" o:title=""/>
                </v:shape>
                <o:OLEObject Type="Embed" ProgID="Equation.DSMT4" ShapeID="_x0000_i33609" DrawAspect="Content" ObjectID="_1690410408" r:id="rId1352"/>
              </w:object>
            </w:r>
            <w:r w:rsidRPr="00407811">
              <w:rPr>
                <w:rFonts w:ascii="Chu Van An" w:hAnsi="Chu Van An" w:cs="Chu Van An"/>
              </w:rPr>
              <w:t xml:space="preserve"> là tâm đường tròn ngoại tiếp của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35" w:dyaOrig="285" w14:anchorId="39D00B29">
                <v:shape id="_x0000_i33610" type="#_x0000_t75" style="width:36.75pt;height:14.25pt" o:ole="">
                  <v:imagedata r:id="rId1353" o:title=""/>
                </v:shape>
                <o:OLEObject Type="Embed" ProgID="Equation.DSMT4" ShapeID="_x0000_i33610" DrawAspect="Content" ObjectID="_1690410409" r:id="rId1354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A7E04E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285" w:dyaOrig="255" w14:anchorId="7D4905D3">
                <v:shape id="_x0000_i33611" type="#_x0000_t75" style="width:14.25pt;height:12.75pt" o:ole="">
                  <v:imagedata r:id="rId1355" o:title=""/>
                </v:shape>
                <o:OLEObject Type="Embed" ProgID="Equation.DSMT4" ShapeID="_x0000_i33611" DrawAspect="Content" ObjectID="_1690410410" r:id="rId1356"/>
              </w:object>
            </w:r>
            <w:r w:rsidRPr="00407811">
              <w:rPr>
                <w:rFonts w:ascii="Chu Van An" w:hAnsi="Chu Van An" w:cs="Chu Van An"/>
              </w:rPr>
              <w:t xml:space="preserve"> là trực tâm của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35" w:dyaOrig="285" w14:anchorId="75715900">
                <v:shape id="_x0000_i33612" type="#_x0000_t75" style="width:36.75pt;height:14.25pt" o:ole="">
                  <v:imagedata r:id="rId1357" o:title=""/>
                </v:shape>
                <o:OLEObject Type="Embed" ProgID="Equation.DSMT4" ShapeID="_x0000_i33612" DrawAspect="Content" ObjectID="_1690410411" r:id="rId1358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3F8E5261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D.</w:t>
            </w:r>
            <w:r w:rsidRPr="00407811">
              <w:rPr>
                <w:rFonts w:ascii="Chu Van An" w:hAnsi="Chu Van An" w:cs="Chu Van An"/>
                <w:b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285" w:dyaOrig="255" w14:anchorId="18703DD4">
                <v:shape id="_x0000_i33613" type="#_x0000_t75" style="width:14.25pt;height:12.75pt" o:ole="">
                  <v:imagedata r:id="rId1359" o:title=""/>
                </v:shape>
                <o:OLEObject Type="Embed" ProgID="Equation.DSMT4" ShapeID="_x0000_i33613" DrawAspect="Content" ObjectID="_1690410412" r:id="rId1360"/>
              </w:object>
            </w:r>
            <w:r w:rsidRPr="00407811">
              <w:rPr>
                <w:rFonts w:ascii="Chu Van An" w:hAnsi="Chu Van An" w:cs="Chu Van An"/>
              </w:rPr>
              <w:t xml:space="preserve"> là tâm đường tròn nội tiếp của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35" w:dyaOrig="285" w14:anchorId="2500A5FD">
                <v:shape id="_x0000_i33614" type="#_x0000_t75" style="width:36.75pt;height:14.25pt" o:ole="">
                  <v:imagedata r:id="rId1361" o:title=""/>
                </v:shape>
                <o:OLEObject Type="Embed" ProgID="Equation.DSMT4" ShapeID="_x0000_i33614" DrawAspect="Content" ObjectID="_1690410413" r:id="rId136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1FB2BE1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BCF2C02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23793D47" w14:textId="77777777" w:rsidTr="00AA0562">
        <w:tc>
          <w:tcPr>
            <w:tcW w:w="5727" w:type="dxa"/>
            <w:shd w:val="clear" w:color="auto" w:fill="auto"/>
          </w:tcPr>
          <w:p w14:paraId="0E03B9C0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7: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440" w:dyaOrig="285" w14:anchorId="24ECA8B0">
                <v:shape id="_x0000_i33615" type="#_x0000_t75" style="width:1in;height:14.25pt" o:ole="">
                  <v:imagedata r:id="rId1363" o:title=""/>
                </v:shape>
                <o:OLEObject Type="Embed" ProgID="Equation.DSMT4" ShapeID="_x0000_i33615" DrawAspect="Content" ObjectID="_1690410414" r:id="rId136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Hãy xác định góc giữa cặp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315" w14:anchorId="2610303F">
                <v:shape id="_x0000_i33616" type="#_x0000_t75" style="width:20.25pt;height:15.75pt" o:ole="">
                  <v:imagedata r:id="rId1365" o:title=""/>
                </v:shape>
                <o:OLEObject Type="Embed" ProgID="Equation.DSMT4" ShapeID="_x0000_i33616" DrawAspect="Content" ObjectID="_1690410415" r:id="rId136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65" w:dyaOrig="315" w14:anchorId="56179F3A">
                <v:shape id="_x0000_i33617" type="#_x0000_t75" style="width:23.25pt;height:15.75pt" o:ole="">
                  <v:imagedata r:id="rId1367" o:title=""/>
                </v:shape>
                <o:OLEObject Type="Embed" ProgID="Equation.DSMT4" ShapeID="_x0000_i33617" DrawAspect="Content" ObjectID="_1690410416" r:id="rId136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3FF9B21F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634452B4">
                <v:shape id="_x0000_i33618" type="#_x0000_t75" style="width:20.25pt;height:14.25pt" o:ole="">
                  <v:imagedata r:id="rId1369" o:title=""/>
                </v:shape>
                <o:OLEObject Type="Embed" ProgID="Equation.DSMT4" ShapeID="_x0000_i33618" DrawAspect="Content" ObjectID="_1690410417" r:id="rId1370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95" w:dyaOrig="285" w14:anchorId="4F25AD0A">
                <v:shape id="_x0000_i33619" type="#_x0000_t75" style="width:24.75pt;height:14.25pt" o:ole="">
                  <v:imagedata r:id="rId1371" o:title=""/>
                </v:shape>
                <o:OLEObject Type="Embed" ProgID="Equation.DSMT4" ShapeID="_x0000_i33619" DrawAspect="Content" ObjectID="_1690410418" r:id="rId1372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736C36D1">
                <v:shape id="_x0000_i33620" type="#_x0000_t75" style="width:20.25pt;height:14.25pt" o:ole="">
                  <v:imagedata r:id="rId1373" o:title=""/>
                </v:shape>
                <o:OLEObject Type="Embed" ProgID="Equation.DSMT4" ShapeID="_x0000_i33620" DrawAspect="Content" ObjectID="_1690410419" r:id="rId137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97FD621">
                <v:shape id="_x0000_i33621" type="#_x0000_t75" style="width:20.25pt;height:14.25pt" o:ole="">
                  <v:imagedata r:id="rId1375" o:title=""/>
                </v:shape>
                <o:OLEObject Type="Embed" ProgID="Equation.DSMT4" ShapeID="_x0000_i33621" DrawAspect="Content" ObjectID="_1690410420" r:id="rId137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69333204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C12ACBA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A0562" w:rsidRPr="00407811" w14:paraId="3CA7C82B" w14:textId="77777777" w:rsidTr="00AA0562">
        <w:tc>
          <w:tcPr>
            <w:tcW w:w="5727" w:type="dxa"/>
            <w:shd w:val="clear" w:color="auto" w:fill="auto"/>
          </w:tcPr>
          <w:p w14:paraId="7D30A13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8: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58468089">
                <v:shape id="_x0000_i33622" type="#_x0000_t75" style="width:36.75pt;height:14.25pt" o:ole="">
                  <v:imagedata r:id="rId1377" o:title=""/>
                </v:shape>
                <o:OLEObject Type="Embed" ProgID="Equation.DSMT4" ShapeID="_x0000_i33622" DrawAspect="Content" ObjectID="_1690410421" r:id="rId137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95" w:dyaOrig="285" w14:anchorId="23BDEBBA">
                <v:shape id="_x0000_i33623" type="#_x0000_t75" style="width:69.75pt;height:14.25pt" o:ole="">
                  <v:imagedata r:id="rId1379" o:title=""/>
                </v:shape>
                <o:OLEObject Type="Embed" ProgID="Equation.DSMT4" ShapeID="_x0000_i33623" DrawAspect="Content" ObjectID="_1690410422" r:id="rId138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60" w:dyaOrig="360" w14:anchorId="4808FDE2">
                <v:shape id="_x0000_i33624" type="#_x0000_t75" style="width:93pt;height:18pt" o:ole="">
                  <v:imagedata r:id="rId1381" o:title=""/>
                </v:shape>
                <o:OLEObject Type="Embed" ProgID="Equation.DSMT4" ShapeID="_x0000_i33624" DrawAspect="Content" ObjectID="_1690410423" r:id="rId138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Hãy xác định góc giữa cặp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60" w:dyaOrig="345" w14:anchorId="1C00B39A">
                <v:shape id="_x0000_i33625" type="#_x0000_t75" style="width:18pt;height:17.25pt" o:ole="">
                  <v:imagedata r:id="rId1383" o:title=""/>
                </v:shape>
                <o:OLEObject Type="Embed" ProgID="Equation.DSMT4" ShapeID="_x0000_i33625" DrawAspect="Content" ObjectID="_1690410424" r:id="rId138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345" w14:anchorId="61F6CF05">
                <v:shape id="_x0000_i33626" type="#_x0000_t75" style="width:21pt;height:17.25pt" o:ole="">
                  <v:imagedata r:id="rId1385" o:title=""/>
                </v:shape>
                <o:OLEObject Type="Embed" ProgID="Equation.DSMT4" ShapeID="_x0000_i33626" DrawAspect="Content" ObjectID="_1690410425" r:id="rId138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4DA66FD6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5470D5DF">
                <v:shape id="_x0000_i33627" type="#_x0000_t75" style="width:20.25pt;height:14.25pt" o:ole="">
                  <v:imagedata r:id="rId1387" o:title=""/>
                </v:shape>
                <o:OLEObject Type="Embed" ProgID="Equation.DSMT4" ShapeID="_x0000_i33627" DrawAspect="Content" ObjectID="_1690410426" r:id="rId138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95" w:dyaOrig="285" w14:anchorId="07C9AACD">
                <v:shape id="_x0000_i33628" type="#_x0000_t75" style="width:24.75pt;height:14.25pt" o:ole="">
                  <v:imagedata r:id="rId1389" o:title=""/>
                </v:shape>
                <o:OLEObject Type="Embed" ProgID="Equation.DSMT4" ShapeID="_x0000_i33628" DrawAspect="Content" ObjectID="_1690410427" r:id="rId139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5EAA2555">
                <v:shape id="_x0000_i33629" type="#_x0000_t75" style="width:20.25pt;height:14.25pt" o:ole="">
                  <v:imagedata r:id="rId1391" o:title=""/>
                </v:shape>
                <o:OLEObject Type="Embed" ProgID="Equation.DSMT4" ShapeID="_x0000_i33629" DrawAspect="Content" ObjectID="_1690410428" r:id="rId139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20" w:dyaOrig="285" w14:anchorId="406703D2">
                <v:shape id="_x0000_i33630" type="#_x0000_t75" style="width:21pt;height:14.25pt" o:ole="">
                  <v:imagedata r:id="rId1393" o:title=""/>
                </v:shape>
                <o:OLEObject Type="Embed" ProgID="Equation.DSMT4" ShapeID="_x0000_i33630" DrawAspect="Content" ObjectID="_1690410429" r:id="rId139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051D341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C643DE8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6693B964" w14:textId="77777777" w:rsidTr="00AA0562">
        <w:tc>
          <w:tcPr>
            <w:tcW w:w="5727" w:type="dxa"/>
            <w:shd w:val="clear" w:color="auto" w:fill="auto"/>
          </w:tcPr>
          <w:p w14:paraId="0BB70020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hai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05" w:dyaOrig="375" w14:anchorId="4B0A763D">
                <v:shape id="_x0000_i33631" type="#_x0000_t75" style="width:20.25pt;height:18.75pt" o:ole="">
                  <v:imagedata r:id="rId1395" o:title=""/>
                </v:shape>
                <o:OLEObject Type="Embed" ProgID="Equation.DSMT4" ShapeID="_x0000_i33631" DrawAspect="Content" ObjectID="_1690410430" r:id="rId139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thỏa mãn: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2235" w:dyaOrig="465" w14:anchorId="6B66F207">
                <v:shape id="_x0000_i33632" type="#_x0000_t75" style="width:111.75pt;height:23.25pt" o:ole="">
                  <v:imagedata r:id="rId1397" o:title=""/>
                </v:shape>
                <o:OLEObject Type="Embed" ProgID="Equation.DSMT4" ShapeID="_x0000_i33632" DrawAspect="Content" ObjectID="_1690410431" r:id="rId139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25" w14:anchorId="675FD7A6">
                <v:shape id="_x0000_i33633" type="#_x0000_t75" style="width:12pt;height:11.25pt" o:ole="">
                  <v:imagedata r:id="rId1399" o:title=""/>
                </v:shape>
                <o:OLEObject Type="Embed" ProgID="Equation.DSMT4" ShapeID="_x0000_i33633" DrawAspect="Content" ObjectID="_1690410432" r:id="rId140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góc giữa hai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05" w:dyaOrig="375" w14:anchorId="62E0E4BA">
                <v:shape id="_x0000_i33634" type="#_x0000_t75" style="width:20.25pt;height:18.75pt" o:ole="">
                  <v:imagedata r:id="rId1401" o:title=""/>
                </v:shape>
                <o:OLEObject Type="Embed" ProgID="Equation.DSMT4" ShapeID="_x0000_i33634" DrawAspect="Content" ObjectID="_1690410433" r:id="rId140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Chọn khẳng định đúng?</w:t>
            </w:r>
          </w:p>
          <w:p w14:paraId="068C91B0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975" w:dyaOrig="615" w14:anchorId="68B3A336">
                <v:shape id="_x0000_i33635" type="#_x0000_t75" style="width:48.75pt;height:30.75pt" o:ole="">
                  <v:imagedata r:id="rId1403" o:title=""/>
                </v:shape>
                <o:OLEObject Type="Embed" ProgID="Equation.DSMT4" ShapeID="_x0000_i33635" DrawAspect="Content" ObjectID="_1690410434" r:id="rId140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95" w:dyaOrig="270" w14:anchorId="4E89412F">
                <v:shape id="_x0000_i33636" type="#_x0000_t75" style="width:39.75pt;height:13.5pt" o:ole="">
                  <v:imagedata r:id="rId1405" o:title=""/>
                </v:shape>
                <o:OLEObject Type="Embed" ProgID="Equation.DSMT4" ShapeID="_x0000_i33636" DrawAspect="Content" ObjectID="_1690410435" r:id="rId1406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24"/>
              </w:rPr>
              <w:object w:dxaOrig="975" w:dyaOrig="615" w14:anchorId="02967781">
                <v:shape id="_x0000_i33637" type="#_x0000_t75" style="width:48.75pt;height:30.75pt" o:ole="">
                  <v:imagedata r:id="rId1407" o:title=""/>
                </v:shape>
                <o:OLEObject Type="Embed" ProgID="Equation.DSMT4" ShapeID="_x0000_i33637" DrawAspect="Content" ObjectID="_1690410436" r:id="rId1408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795" w:dyaOrig="270" w14:anchorId="617331A7">
                <v:shape id="_x0000_i33638" type="#_x0000_t75" style="width:39.75pt;height:13.5pt" o:ole="">
                  <v:imagedata r:id="rId1409" o:title=""/>
                </v:shape>
                <o:OLEObject Type="Embed" ProgID="Equation.DSMT4" ShapeID="_x0000_i33638" DrawAspect="Content" ObjectID="_1690410437" r:id="rId141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9BDBA0B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E971F2C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07AD41A4" w14:textId="77777777" w:rsidTr="00AA0562">
        <w:tc>
          <w:tcPr>
            <w:tcW w:w="5727" w:type="dxa"/>
            <w:shd w:val="clear" w:color="auto" w:fill="auto"/>
          </w:tcPr>
          <w:p w14:paraId="4C3C2C6F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10: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1B44D0CE">
                <v:shape id="_x0000_i33639" type="#_x0000_t75" style="width:36pt;height:14.25pt" o:ole="">
                  <v:imagedata r:id="rId1411" o:title=""/>
                </v:shape>
                <o:OLEObject Type="Embed" ProgID="Equation.DSMT4" ShapeID="_x0000_i33639" DrawAspect="Content" ObjectID="_1690410438" r:id="rId141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575" w:dyaOrig="285" w14:anchorId="3A0B1FFD">
                <v:shape id="_x0000_i33640" type="#_x0000_t75" style="width:78.75pt;height:14.25pt" o:ole="">
                  <v:imagedata r:id="rId1413" o:title=""/>
                </v:shape>
                <o:OLEObject Type="Embed" ProgID="Equation.DSMT4" ShapeID="_x0000_i33640" DrawAspect="Content" ObjectID="_1690410439" r:id="rId141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845" w:dyaOrig="360" w14:anchorId="57D70CBE">
                <v:shape id="_x0000_i33641" type="#_x0000_t75" style="width:92.25pt;height:18pt" o:ole="">
                  <v:imagedata r:id="rId1415" o:title=""/>
                </v:shape>
                <o:OLEObject Type="Embed" ProgID="Equation.DSMT4" ShapeID="_x0000_i33641" DrawAspect="Content" ObjectID="_1690410440" r:id="rId141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Hãy xác định góc giữa cặp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315" w14:anchorId="7010BB13">
                <v:shape id="_x0000_i33642" type="#_x0000_t75" style="width:20.25pt;height:15.75pt" o:ole="">
                  <v:imagedata r:id="rId1417" o:title=""/>
                </v:shape>
                <o:OLEObject Type="Embed" ProgID="Equation.DSMT4" ShapeID="_x0000_i33642" DrawAspect="Content" ObjectID="_1690410441" r:id="rId141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360" w14:anchorId="4CE5B0E0">
                <v:shape id="_x0000_i33643" type="#_x0000_t75" style="width:20.25pt;height:18pt" o:ole="">
                  <v:imagedata r:id="rId1419" o:title=""/>
                </v:shape>
                <o:OLEObject Type="Embed" ProgID="Equation.DSMT4" ShapeID="_x0000_i33643" DrawAspect="Content" ObjectID="_1690410442" r:id="rId14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3B8188DF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95" w:dyaOrig="285" w14:anchorId="22BF6DA6">
                <v:shape id="_x0000_i33644" type="#_x0000_t75" style="width:24.75pt;height:14.25pt" o:ole="">
                  <v:imagedata r:id="rId1421" o:title=""/>
                </v:shape>
                <o:OLEObject Type="Embed" ProgID="Equation.DSMT4" ShapeID="_x0000_i33644" DrawAspect="Content" ObjectID="_1690410443" r:id="rId1422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05" w:dyaOrig="285" w14:anchorId="24DE3ED7">
                <v:shape id="_x0000_i33645" type="#_x0000_t75" style="width:20.25pt;height:14.25pt" o:ole="">
                  <v:imagedata r:id="rId1423" o:title=""/>
                </v:shape>
                <o:OLEObject Type="Embed" ProgID="Equation.DSMT4" ShapeID="_x0000_i33645" DrawAspect="Content" ObjectID="_1690410444" r:id="rId142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05" w:dyaOrig="285" w14:anchorId="7D1D8728">
                <v:shape id="_x0000_i33646" type="#_x0000_t75" style="width:20.25pt;height:14.25pt" o:ole="">
                  <v:imagedata r:id="rId1425" o:title=""/>
                </v:shape>
                <o:OLEObject Type="Embed" ProgID="Equation.DSMT4" ShapeID="_x0000_i33646" DrawAspect="Content" ObjectID="_1690410445" r:id="rId1426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05" w:dyaOrig="285" w14:anchorId="70D70D8D">
                <v:shape id="_x0000_i33647" type="#_x0000_t75" style="width:20.25pt;height:14.25pt" o:ole="">
                  <v:imagedata r:id="rId1427" o:title=""/>
                </v:shape>
                <o:OLEObject Type="Embed" ProgID="Equation.DSMT4" ShapeID="_x0000_i33647" DrawAspect="Content" ObjectID="_1690410446" r:id="rId1428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736CB81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CDF2578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2D60F3C1" w14:textId="77777777" w:rsidTr="00AA0562">
        <w:tc>
          <w:tcPr>
            <w:tcW w:w="5727" w:type="dxa"/>
            <w:shd w:val="clear" w:color="auto" w:fill="auto"/>
          </w:tcPr>
          <w:p w14:paraId="1CBBEA4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11:</w: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color w:val="000000"/>
              </w:rPr>
              <w:object w:dxaOrig="915" w:dyaOrig="285" w14:anchorId="052FDC87">
                <v:shape id="_x0000_i33648" type="#_x0000_t75" style="width:45.75pt;height:14.25pt" o:ole="">
                  <v:imagedata r:id="rId1429" o:title=""/>
                </v:shape>
                <o:OLEObject Type="Embed" ProgID="Equation.DSMT4" ShapeID="_x0000_i33648" DrawAspect="Content" ObjectID="_1690410447" r:id="rId1430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</w:rPr>
              <w:object w:dxaOrig="720" w:dyaOrig="285" w14:anchorId="182BD5BA">
                <v:shape id="_x0000_i33649" type="#_x0000_t75" style="width:36pt;height:14.25pt" o:ole="">
                  <v:imagedata r:id="rId1431" o:title=""/>
                </v:shape>
                <o:OLEObject Type="Embed" ProgID="Equation.DSMT4" ShapeID="_x0000_i33649" DrawAspect="Content" ObjectID="_1690410448" r:id="rId1432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là hình vuông cạnh </w:t>
            </w:r>
            <w:r w:rsidRPr="00407811">
              <w:rPr>
                <w:rFonts w:ascii="Chu Van An" w:hAnsi="Chu Van An" w:cs="Chu Van An"/>
                <w:i/>
                <w:color w:val="000000"/>
                <w:lang w:val="fr-FR"/>
              </w:rPr>
              <w:t>a</w: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;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875" w:dyaOrig="405" w14:anchorId="64B2FA43">
                <v:shape id="_x0000_i33650" type="#_x0000_t75" style="width:93.75pt;height:20.25pt" o:ole="">
                  <v:imagedata r:id="rId1433" o:title=""/>
                </v:shape>
                <o:OLEObject Type="Embed" ProgID="Equation.DSMT4" ShapeID="_x0000_i33650" DrawAspect="Content" ObjectID="_1690410449" r:id="rId1434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tam giác </w:t>
            </w:r>
            <w:r w:rsidRPr="00407811">
              <w:rPr>
                <w:rFonts w:ascii="Chu Van An" w:eastAsia="Times New Roman" w:hAnsi="Chu Van An" w:cs="Chu Van An"/>
                <w:color w:val="000000"/>
              </w:rPr>
              <w:object w:dxaOrig="525" w:dyaOrig="285" w14:anchorId="4137D74C">
                <v:shape id="_x0000_i33651" type="#_x0000_t75" style="width:26.25pt;height:14.25pt" o:ole="">
                  <v:imagedata r:id="rId1435" o:title=""/>
                </v:shape>
                <o:OLEObject Type="Embed" ProgID="Equation.DSMT4" ShapeID="_x0000_i33651" DrawAspect="Content" ObjectID="_1690410450" r:id="rId1436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đều. Góc giữa </w:t>
            </w:r>
            <w:r w:rsidRPr="00407811">
              <w:rPr>
                <w:rFonts w:ascii="Chu Van An" w:eastAsia="Times New Roman" w:hAnsi="Chu Van An" w:cs="Chu Van An"/>
                <w:color w:val="000000"/>
              </w:rPr>
              <w:object w:dxaOrig="405" w:dyaOrig="285" w14:anchorId="164B5B39">
                <v:shape id="_x0000_i33652" type="#_x0000_t75" style="width:20.25pt;height:14.25pt" o:ole="">
                  <v:imagedata r:id="rId1437" o:title=""/>
                </v:shape>
                <o:OLEObject Type="Embed" ProgID="Equation.DSMT4" ShapeID="_x0000_i33652" DrawAspect="Content" ObjectID="_1690410451" r:id="rId1438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</w:rPr>
              <w:object w:dxaOrig="345" w:dyaOrig="285" w14:anchorId="63F760AA">
                <v:shape id="_x0000_i33653" type="#_x0000_t75" style="width:17.25pt;height:14.25pt" o:ole="">
                  <v:imagedata r:id="rId1439" o:title=""/>
                </v:shape>
                <o:OLEObject Type="Embed" ProgID="Equation.DSMT4" ShapeID="_x0000_i33653" DrawAspect="Content" ObjectID="_1690410452" r:id="rId1440"/>
              </w:object>
            </w:r>
            <w:r w:rsidRPr="00407811">
              <w:rPr>
                <w:rFonts w:ascii="Chu Van An" w:hAnsi="Chu Van An" w:cs="Chu Van An"/>
                <w:color w:val="000000"/>
                <w:lang w:val="fr-FR"/>
              </w:rPr>
              <w:t xml:space="preserve"> là:</w:t>
            </w:r>
          </w:p>
          <w:p w14:paraId="70175405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15" w14:anchorId="24443420">
                <v:shape id="_x0000_i33654" type="#_x0000_t75" style="width:18.75pt;height:15.75pt" o:ole="">
                  <v:imagedata r:id="rId1441" o:title=""/>
                </v:shape>
                <o:OLEObject Type="Embed" ProgID="Equation.DSMT4" ShapeID="_x0000_i33654" DrawAspect="Content" ObjectID="_1690410453" r:id="rId1442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15" w14:anchorId="67906559">
                <v:shape id="_x0000_i33655" type="#_x0000_t75" style="width:18.75pt;height:15.75pt" o:ole="">
                  <v:imagedata r:id="rId1443" o:title=""/>
                </v:shape>
                <o:OLEObject Type="Embed" ProgID="Equation.DSMT4" ShapeID="_x0000_i33655" DrawAspect="Content" ObjectID="_1690410454" r:id="rId1444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15" w14:anchorId="298CEA3D">
                <v:shape id="_x0000_i33656" type="#_x0000_t75" style="width:18.75pt;height:15.75pt" o:ole="">
                  <v:imagedata r:id="rId1445" o:title=""/>
                </v:shape>
                <o:OLEObject Type="Embed" ProgID="Equation.DSMT4" ShapeID="_x0000_i33656" DrawAspect="Content" ObjectID="_1690410455" r:id="rId1446"/>
              </w:objec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375" w:dyaOrig="315" w14:anchorId="1E02F703">
                <v:shape id="_x0000_i33657" type="#_x0000_t75" style="width:18.75pt;height:15.75pt" o:ole="">
                  <v:imagedata r:id="rId1447" o:title=""/>
                </v:shape>
                <o:OLEObject Type="Embed" ProgID="Equation.DSMT4" ShapeID="_x0000_i33657" DrawAspect="Content" ObjectID="_1690410456" r:id="rId1448"/>
              </w:object>
            </w:r>
          </w:p>
          <w:p w14:paraId="49FF46CA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14BA0B4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5AA24AF8" w14:textId="77777777" w:rsidTr="00AA0562">
        <w:tc>
          <w:tcPr>
            <w:tcW w:w="5727" w:type="dxa"/>
            <w:shd w:val="clear" w:color="auto" w:fill="auto"/>
          </w:tcPr>
          <w:p w14:paraId="7B740F32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Cho hình lập </w:t>
            </w:r>
            <w:r w:rsidRPr="00407811">
              <w:rPr>
                <w:rFonts w:ascii="Chu Van An" w:hAnsi="Chu Van An" w:cs="Chu Van An"/>
                <w:color w:val="000000"/>
              </w:rPr>
              <w:t>phương</w: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440" w:dyaOrig="285" w14:anchorId="72CAE130">
                <v:shape id="_x0000_i33658" type="#_x0000_t75" style="width:1in;height:14.25pt" o:ole="">
                  <v:imagedata r:id="rId1449" o:title=""/>
                </v:shape>
                <o:OLEObject Type="Embed" ProgID="Equation.DSMT4" ShapeID="_x0000_i33658" DrawAspect="Content" ObjectID="_1690410457" r:id="rId1450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. Hãy xác định góc giữa cặp vectơ </w:t>
            </w:r>
            <w:r w:rsidRPr="00407811">
              <w:rPr>
                <w:rFonts w:ascii="Chu Van An" w:eastAsia="Calibri" w:hAnsi="Chu Van An" w:cs="Chu Van An"/>
                <w:color w:val="000000"/>
                <w:position w:val="-4"/>
              </w:rPr>
              <w:object w:dxaOrig="420" w:dyaOrig="315" w14:anchorId="6C2DE9FE">
                <v:shape id="_x0000_i33659" type="#_x0000_t75" style="width:21pt;height:15.75pt" o:ole="">
                  <v:imagedata r:id="rId1451" o:title=""/>
                </v:shape>
                <o:OLEObject Type="Embed" ProgID="Equation.DSMT4" ShapeID="_x0000_i33659" DrawAspect="Content" ObjectID="_1690410458" r:id="rId1452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Calibri" w:hAnsi="Chu Van An" w:cs="Chu Van An"/>
                <w:color w:val="000000"/>
                <w:position w:val="-6"/>
              </w:rPr>
              <w:object w:dxaOrig="420" w:dyaOrig="345" w14:anchorId="3876A358">
                <v:shape id="_x0000_i33660" type="#_x0000_t75" style="width:21pt;height:17.25pt" o:ole="">
                  <v:imagedata r:id="rId1453" o:title=""/>
                </v:shape>
                <o:OLEObject Type="Embed" ProgID="Equation.DSMT4" ShapeID="_x0000_i33660" DrawAspect="Content" ObjectID="_1690410459" r:id="rId1454"/>
              </w:object>
            </w:r>
            <w:r w:rsidRPr="00407811">
              <w:rPr>
                <w:rFonts w:ascii="Chu Van An" w:eastAsia="Calibri" w:hAnsi="Chu Van An" w:cs="Chu Van An"/>
                <w:color w:val="000000"/>
              </w:rPr>
              <w:t>?</w:t>
            </w:r>
          </w:p>
          <w:p w14:paraId="2E77FA6F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3A653A5D">
                <v:shape id="_x0000_i33661" type="#_x0000_t75" style="width:20.25pt;height:14.25pt" o:ole="">
                  <v:imagedata r:id="rId1455" o:title=""/>
                </v:shape>
                <o:OLEObject Type="Embed" ProgID="Equation.DSMT4" ShapeID="_x0000_i33661" DrawAspect="Content" ObjectID="_1690410460" r:id="rId1456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05" w:dyaOrig="285" w14:anchorId="587CE1FE">
                <v:shape id="_x0000_i33662" type="#_x0000_t75" style="width:20.25pt;height:14.25pt" o:ole="">
                  <v:imagedata r:id="rId1457" o:title=""/>
                </v:shape>
                <o:OLEObject Type="Embed" ProgID="Equation.DSMT4" ShapeID="_x0000_i33662" DrawAspect="Content" ObjectID="_1690410461" r:id="rId1458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05" w:dyaOrig="285" w14:anchorId="49F6AFCE">
                <v:shape id="_x0000_i33663" type="#_x0000_t75" style="width:20.25pt;height:14.25pt" o:ole="">
                  <v:imagedata r:id="rId1459" o:title=""/>
                </v:shape>
                <o:OLEObject Type="Embed" ProgID="Equation.DSMT4" ShapeID="_x0000_i33663" DrawAspect="Content" ObjectID="_1690410462" r:id="rId1460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b/>
                <w:position w:val="-6"/>
              </w:rPr>
              <w:object w:dxaOrig="495" w:dyaOrig="285" w14:anchorId="17C34635">
                <v:shape id="_x0000_i33664" type="#_x0000_t75" style="width:24.75pt;height:14.25pt" o:ole="">
                  <v:imagedata r:id="rId1461" o:title=""/>
                </v:shape>
                <o:OLEObject Type="Embed" ProgID="Equation.DSMT4" ShapeID="_x0000_i33664" DrawAspect="Content" ObjectID="_1690410463" r:id="rId1462"/>
              </w:object>
            </w:r>
            <w:r w:rsidRPr="00407811">
              <w:rPr>
                <w:rFonts w:ascii="Chu Van An" w:eastAsia="Calibri" w:hAnsi="Chu Van An" w:cs="Chu Van An"/>
              </w:rPr>
              <w:t>.</w:t>
            </w:r>
          </w:p>
          <w:p w14:paraId="4BCF452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99D8272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5C6CA519" w14:textId="77777777" w:rsidTr="00AA0562">
        <w:tc>
          <w:tcPr>
            <w:tcW w:w="5727" w:type="dxa"/>
            <w:shd w:val="clear" w:color="auto" w:fill="auto"/>
          </w:tcPr>
          <w:p w14:paraId="1F22FA1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hai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05" w:dyaOrig="375" w14:anchorId="396926F6">
                <v:shape id="_x0000_i33665" type="#_x0000_t75" style="width:20.25pt;height:18.75pt" o:ole="">
                  <v:imagedata r:id="rId1463" o:title=""/>
                </v:shape>
                <o:OLEObject Type="Embed" ProgID="Equation.DSMT4" ShapeID="_x0000_i33665" DrawAspect="Content" ObjectID="_1690410464" r:id="rId146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thỏa mãn: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8"/>
              </w:rPr>
              <w:object w:dxaOrig="2085" w:dyaOrig="465" w14:anchorId="12087EB1">
                <v:shape id="_x0000_i33666" type="#_x0000_t75" style="width:104.25pt;height:23.25pt" o:ole="">
                  <v:imagedata r:id="rId1465" o:title=""/>
                </v:shape>
                <o:OLEObject Type="Embed" ProgID="Equation.DSMT4" ShapeID="_x0000_i33666" DrawAspect="Content" ObjectID="_1690410465" r:id="rId146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Xét hai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900" w:dyaOrig="375" w14:anchorId="6AF0FF2D">
                <v:shape id="_x0000_i33667" type="#_x0000_t75" style="width:45pt;height:18.75pt" o:ole="">
                  <v:imagedata r:id="rId1467" o:title=""/>
                </v:shape>
                <o:OLEObject Type="Embed" ProgID="Equation.DSMT4" ShapeID="_x0000_i33667" DrawAspect="Content" ObjectID="_1690410466" r:id="rId146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80" w:dyaOrig="375" w14:anchorId="3A7A4800">
                <v:shape id="_x0000_i33668" type="#_x0000_t75" style="width:54pt;height:18.75pt" o:ole="">
                  <v:imagedata r:id="rId1469" o:title=""/>
                </v:shape>
                <o:OLEObject Type="Embed" ProgID="Equation.DSMT4" ShapeID="_x0000_i33668" DrawAspect="Content" ObjectID="_1690410467" r:id="rId147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α là góc giữa hai vectơ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420" w:dyaOrig="375" w14:anchorId="0028FC26">
                <v:shape id="_x0000_i33669" type="#_x0000_t75" style="width:21pt;height:18.75pt" o:ole="">
                  <v:imagedata r:id="rId1471" o:title=""/>
                </v:shape>
                <o:OLEObject Type="Embed" ProgID="Equation.DSMT4" ShapeID="_x0000_i33669" DrawAspect="Content" ObjectID="_1690410468" r:id="rId147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Chọn khẳng định đúng.</w:t>
            </w:r>
          </w:p>
          <w:p w14:paraId="1BE110B6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1260" w:dyaOrig="660" w14:anchorId="3F5DF09B">
                <v:shape id="_x0000_i33670" type="#_x0000_t75" style="width:63pt;height:33pt" o:ole="">
                  <v:imagedata r:id="rId1473" o:title=""/>
                </v:shape>
                <o:OLEObject Type="Embed" ProgID="Equation.DSMT4" ShapeID="_x0000_i33670" DrawAspect="Content" ObjectID="_1690410469" r:id="rId147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1260" w:dyaOrig="660" w14:anchorId="11E449FF">
                <v:shape id="_x0000_i33671" type="#_x0000_t75" style="width:63pt;height:33pt" o:ole="">
                  <v:imagedata r:id="rId1475" o:title=""/>
                </v:shape>
                <o:OLEObject Type="Embed" ProgID="Equation.DSMT4" ShapeID="_x0000_i33671" DrawAspect="Content" ObjectID="_1690410470" r:id="rId147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44ACD1E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1260" w:dyaOrig="660" w14:anchorId="7DF77BC6">
                <v:shape id="_x0000_i33672" type="#_x0000_t75" style="width:63pt;height:33pt" o:ole="">
                  <v:imagedata r:id="rId1477" o:title=""/>
                </v:shape>
                <o:OLEObject Type="Embed" ProgID="Equation.DSMT4" ShapeID="_x0000_i33672" DrawAspect="Content" ObjectID="_1690410471" r:id="rId1478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28"/>
              </w:rPr>
              <w:object w:dxaOrig="1260" w:dyaOrig="660" w14:anchorId="1A54475B">
                <v:shape id="_x0000_i33673" type="#_x0000_t75" style="width:63pt;height:33pt" o:ole="">
                  <v:imagedata r:id="rId1479" o:title=""/>
                </v:shape>
                <o:OLEObject Type="Embed" ProgID="Equation.DSMT4" ShapeID="_x0000_i33673" DrawAspect="Content" ObjectID="_1690410472" r:id="rId148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64ABB7CF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AB77E15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6A50BC6E" w14:textId="77777777" w:rsidTr="00AA0562">
        <w:tc>
          <w:tcPr>
            <w:tcW w:w="5727" w:type="dxa"/>
            <w:shd w:val="clear" w:color="auto" w:fill="auto"/>
          </w:tcPr>
          <w:p w14:paraId="4F069622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14: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Trong các mệnh đề sau mệnh đề nào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đúng</w: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4ABA7F5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>Góc giữa hai đường thẳng là góc nhọn.</w:t>
            </w:r>
          </w:p>
          <w:p w14:paraId="6FB37F59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>Góc giữa hai đường thẳng bằng góc giữa hai véctơ chỉ phương của hai đường thẳng đó.</w:t>
            </w:r>
          </w:p>
          <w:p w14:paraId="54295E42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2E421B3E">
                <v:shape id="_x0000_i33674" type="#_x0000_t75" style="width:9.75pt;height:11.25pt" o:ole="">
                  <v:imagedata r:id="rId1481" o:title=""/>
                </v:shape>
                <o:OLEObject Type="Embed" ProgID="Equation.DSMT4" ShapeID="_x0000_i33674" DrawAspect="Content" ObjectID="_1690410473" r:id="rId1482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391BE14E">
                <v:shape id="_x0000_i33675" type="#_x0000_t75" style="width:9.75pt;height:14.25pt" o:ole="">
                  <v:imagedata r:id="rId1483" o:title=""/>
                </v:shape>
                <o:OLEObject Type="Embed" ProgID="Equation.DSMT4" ShapeID="_x0000_i33675" DrawAspect="Content" ObjectID="_1690410474" r:id="rId1484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7D9F479F">
                <v:shape id="_x0000_i33676" type="#_x0000_t75" style="width:9.75pt;height:11.25pt" o:ole="">
                  <v:imagedata r:id="rId1485" o:title=""/>
                </v:shape>
                <o:OLEObject Type="Embed" ProgID="Equation.DSMT4" ShapeID="_x0000_i33676" DrawAspect="Content" ObjectID="_1690410475" r:id="rId1486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628B9A3E">
                <v:shape id="_x0000_i33677" type="#_x0000_t75" style="width:9pt;height:11.25pt" o:ole="">
                  <v:imagedata r:id="rId1487" o:title=""/>
                </v:shape>
                <o:OLEObject Type="Embed" ProgID="Equation.DSMT4" ShapeID="_x0000_i33677" DrawAspect="Content" ObjectID="_1690410476" r:id="rId1488"/>
              </w:object>
            </w:r>
            <w:r w:rsidRPr="00407811">
              <w:rPr>
                <w:rFonts w:ascii="Chu Van An" w:hAnsi="Chu Van An" w:cs="Chu Van An"/>
              </w:rPr>
              <w:t xml:space="preserve"> khi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20A9238D">
                <v:shape id="_x0000_i33678" type="#_x0000_t75" style="width:9.75pt;height:14.25pt" o:ole="">
                  <v:imagedata r:id="rId1489" o:title=""/>
                </v:shape>
                <o:OLEObject Type="Embed" ProgID="Equation.DSMT4" ShapeID="_x0000_i33678" DrawAspect="Content" ObjectID="_1690410477" r:id="rId1490"/>
              </w:object>
            </w:r>
            <w:r w:rsidRPr="00407811">
              <w:rPr>
                <w:rFonts w:ascii="Chu Van An" w:hAnsi="Chu Van An" w:cs="Chu Van An"/>
              </w:rPr>
              <w:t xml:space="preserve"> song song với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13C5A8B3">
                <v:shape id="_x0000_i33679" type="#_x0000_t75" style="width:9pt;height:11.25pt" o:ole="">
                  <v:imagedata r:id="rId1491" o:title=""/>
                </v:shape>
                <o:OLEObject Type="Embed" ProgID="Equation.DSMT4" ShapeID="_x0000_i33679" DrawAspect="Content" ObjectID="_1690410478" r:id="rId149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211FD9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D.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20E591A7">
                <v:shape id="_x0000_i33680" type="#_x0000_t75" style="width:9.75pt;height:11.25pt" o:ole="">
                  <v:imagedata r:id="rId1493" o:title=""/>
                </v:shape>
                <o:OLEObject Type="Embed" ProgID="Equation.DSMT4" ShapeID="_x0000_i33680" DrawAspect="Content" ObjectID="_1690410479" r:id="rId149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2211771B">
                <v:shape id="_x0000_i33681" type="#_x0000_t75" style="width:9.75pt;height:14.25pt" o:ole="">
                  <v:imagedata r:id="rId1495" o:title=""/>
                </v:shape>
                <o:OLEObject Type="Embed" ProgID="Equation.DSMT4" ShapeID="_x0000_i33681" DrawAspect="Content" ObjectID="_1690410480" r:id="rId1496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hai đường thẳng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13130C92">
                <v:shape id="_x0000_i33682" type="#_x0000_t75" style="width:9.75pt;height:11.25pt" o:ole="">
                  <v:imagedata r:id="rId1497" o:title=""/>
                </v:shape>
                <o:OLEObject Type="Embed" ProgID="Equation.DSMT4" ShapeID="_x0000_i33682" DrawAspect="Content" ObjectID="_1690410481" r:id="rId1498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5CD5F4A2">
                <v:shape id="_x0000_i33683" type="#_x0000_t75" style="width:9pt;height:11.25pt" o:ole="">
                  <v:imagedata r:id="rId1499" o:title=""/>
                </v:shape>
                <o:OLEObject Type="Embed" ProgID="Equation.DSMT4" ShapeID="_x0000_i33683" DrawAspect="Content" ObjectID="_1690410482" r:id="rId1500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1716E284">
                <v:shape id="_x0000_i33684" type="#_x0000_t75" style="width:9.75pt;height:14.25pt" o:ole="">
                  <v:imagedata r:id="rId1501" o:title=""/>
                </v:shape>
                <o:OLEObject Type="Embed" ProgID="Equation.DSMT4" ShapeID="_x0000_i33684" DrawAspect="Content" ObjectID="_1690410483" r:id="rId1502"/>
              </w:object>
            </w:r>
            <w:r w:rsidRPr="00407811">
              <w:rPr>
                <w:rFonts w:ascii="Chu Van An" w:hAnsi="Chu Van An" w:cs="Chu Van An"/>
              </w:rPr>
              <w:t xml:space="preserve"> song song với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63FC9880">
                <v:shape id="_x0000_i33685" type="#_x0000_t75" style="width:9pt;height:11.25pt" o:ole="">
                  <v:imagedata r:id="rId1503" o:title=""/>
                </v:shape>
                <o:OLEObject Type="Embed" ProgID="Equation.DSMT4" ShapeID="_x0000_i33685" DrawAspect="Content" ObjectID="_1690410484" r:id="rId1504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173A6E1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79F035C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A0562" w:rsidRPr="00407811" w14:paraId="3F346D45" w14:textId="77777777" w:rsidTr="00AA0562">
        <w:tc>
          <w:tcPr>
            <w:tcW w:w="5727" w:type="dxa"/>
            <w:shd w:val="clear" w:color="auto" w:fill="auto"/>
          </w:tcPr>
          <w:p w14:paraId="3659CA4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tứ diện đều </w:t>
            </w:r>
            <w:r w:rsidRPr="00407811">
              <w:rPr>
                <w:rFonts w:ascii="Chu Van An" w:eastAsia="Times New Roman" w:hAnsi="Chu Van An" w:cs="Chu Van An"/>
                <w:noProof/>
                <w:color w:val="000000"/>
                <w:position w:val="-6"/>
              </w:rPr>
              <w:object w:dxaOrig="735" w:dyaOrig="270" w14:anchorId="6C734954">
                <v:shape id="_x0000_i33686" type="#_x0000_t75" style="width:36.75pt;height:13.5pt;mso-width-percent:0;mso-height-percent:0;mso-width-percent:0;mso-height-percent:0" o:ole="">
                  <v:imagedata r:id="rId1505" o:title=""/>
                </v:shape>
                <o:OLEObject Type="Embed" ProgID="Equation.DSMT4" ShapeID="_x0000_i33686" DrawAspect="Content" ObjectID="_1690410485" r:id="rId150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có độ dài cạnh bằng </w:t>
            </w:r>
            <w:r w:rsidRPr="00407811">
              <w:rPr>
                <w:rFonts w:ascii="Chu Van An" w:eastAsia="Times New Roman" w:hAnsi="Chu Van An" w:cs="Chu Van An"/>
                <w:noProof/>
                <w:color w:val="000000"/>
                <w:position w:val="-6"/>
              </w:rPr>
              <w:object w:dxaOrig="195" w:dyaOrig="225" w14:anchorId="1DD10BC3">
                <v:shape id="_x0000_i33687" type="#_x0000_t75" style="width:9.75pt;height:11.25pt;mso-width-percent:0;mso-height-percent:0;mso-width-percent:0;mso-height-percent:0" o:ole="">
                  <v:imagedata r:id="rId1507" o:title=""/>
                </v:shape>
                <o:OLEObject Type="Embed" ProgID="Equation.DSMT4" ShapeID="_x0000_i33687" DrawAspect="Content" ObjectID="_1690410486" r:id="rId150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Tính tích vô hướng của hai vectơ </w:t>
            </w:r>
            <w:r w:rsidRPr="00407811">
              <w:rPr>
                <w:rFonts w:ascii="Chu Van An" w:eastAsia="Times New Roman" w:hAnsi="Chu Van An" w:cs="Chu Van An"/>
                <w:noProof/>
                <w:color w:val="000000"/>
                <w:position w:val="-4"/>
              </w:rPr>
              <w:object w:dxaOrig="405" w:dyaOrig="330" w14:anchorId="77BCEF35">
                <v:shape id="_x0000_i33688" type="#_x0000_t75" style="width:20.25pt;height:16.5pt;mso-width-percent:0;mso-height-percent:0;mso-width-percent:0;mso-height-percent:0" o:ole="">
                  <v:imagedata r:id="rId1509" o:title=""/>
                </v:shape>
                <o:OLEObject Type="Embed" ProgID="Equation.DSMT4" ShapeID="_x0000_i33688" DrawAspect="Content" ObjectID="_1690410487" r:id="rId151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và </w:t>
            </w:r>
            <w:r w:rsidRPr="00407811">
              <w:rPr>
                <w:rFonts w:ascii="Chu Van An" w:eastAsia="Times New Roman" w:hAnsi="Chu Van An" w:cs="Chu Van An"/>
                <w:noProof/>
                <w:color w:val="000000"/>
                <w:position w:val="-6"/>
              </w:rPr>
              <w:object w:dxaOrig="405" w:dyaOrig="345" w14:anchorId="2631CD60">
                <v:shape id="_x0000_i33689" type="#_x0000_t75" style="width:20.25pt;height:17.25pt;mso-width-percent:0;mso-height-percent:0;mso-width-percent:0;mso-height-percent:0" o:ole="">
                  <v:imagedata r:id="rId1511" o:title=""/>
                </v:shape>
                <o:OLEObject Type="Embed" ProgID="Equation.DSMT4" ShapeID="_x0000_i33689" DrawAspect="Content" ObjectID="_1690410488" r:id="rId151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2DB1414F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noProof/>
                <w:position w:val="-10"/>
              </w:rPr>
              <w:object w:dxaOrig="1110" w:dyaOrig="375" w14:anchorId="5FA09EEF">
                <v:shape id="_x0000_i33690" type="#_x0000_t75" style="width:55.5pt;height:18.75pt;mso-width-percent:0;mso-height-percent:0;mso-width-percent:0;mso-height-percent:0" o:ole="">
                  <v:imagedata r:id="rId1513" o:title=""/>
                </v:shape>
                <o:OLEObject Type="Embed" ProgID="Equation.DSMT4" ShapeID="_x0000_i33690" DrawAspect="Content" ObjectID="_1690410489" r:id="rId151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noProof/>
                <w:position w:val="-10"/>
              </w:rPr>
              <w:object w:dxaOrig="1215" w:dyaOrig="375" w14:anchorId="2FFE2678">
                <v:shape id="_x0000_i33691" type="#_x0000_t75" style="width:60.75pt;height:18.75pt;mso-width-percent:0;mso-height-percent:0;mso-width-percent:0;mso-height-percent:0" o:ole="">
                  <v:imagedata r:id="rId1515" o:title=""/>
                </v:shape>
                <o:OLEObject Type="Embed" ProgID="Equation.DSMT4" ShapeID="_x0000_i33691" DrawAspect="Content" ObjectID="_1690410490" r:id="rId151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04234CCB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noProof/>
                <w:position w:val="-24"/>
              </w:rPr>
              <w:object w:dxaOrig="1245" w:dyaOrig="660" w14:anchorId="441695CC">
                <v:shape id="_x0000_i33692" type="#_x0000_t75" style="width:62.25pt;height:33pt;mso-width-percent:0;mso-height-percent:0;mso-width-percent:0;mso-height-percent:0" o:ole="">
                  <v:imagedata r:id="rId1517" o:title=""/>
                </v:shape>
                <o:OLEObject Type="Embed" ProgID="Equation.DSMT4" ShapeID="_x0000_i33692" DrawAspect="Content" ObjectID="_1690410491" r:id="rId1518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noProof/>
                <w:position w:val="-10"/>
              </w:rPr>
              <w:object w:dxaOrig="1410" w:dyaOrig="375" w14:anchorId="317D8289">
                <v:shape id="_x0000_i33693" type="#_x0000_t75" style="width:70.5pt;height:18.75pt;mso-width-percent:0;mso-height-percent:0;mso-width-percent:0;mso-height-percent:0" o:ole="">
                  <v:imagedata r:id="rId1519" o:title=""/>
                </v:shape>
                <o:OLEObject Type="Embed" ProgID="Equation.DSMT4" ShapeID="_x0000_i33693" DrawAspect="Content" ObjectID="_1690410492" r:id="rId1520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5945BA19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3012D51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0903FE3D" w14:textId="77777777" w:rsidTr="00AA0562">
        <w:tc>
          <w:tcPr>
            <w:tcW w:w="5727" w:type="dxa"/>
            <w:shd w:val="clear" w:color="auto" w:fill="auto"/>
          </w:tcPr>
          <w:p w14:paraId="5950B8A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noProof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noProof/>
                <w:color w:val="0000FF"/>
              </w:rPr>
              <w:t>Câu 16: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tứ giác đều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370589ED">
                <v:shape id="_x0000_i33694" type="#_x0000_t75" style="width:45.75pt;height:14.25pt" o:ole="">
                  <v:imagedata r:id="rId1521" o:title=""/>
                </v:shape>
                <o:OLEObject Type="Embed" ProgID="Equation.DSMT4" ShapeID="_x0000_i33694" DrawAspect="Content" ObjectID="_1690410493" r:id="rId152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tất cả các cạnh bằng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6A891FDD">
                <v:shape id="_x0000_i33695" type="#_x0000_t75" style="width:9.75pt;height:11.25pt" o:ole="">
                  <v:imagedata r:id="rId1523" o:title=""/>
                </v:shape>
                <o:OLEObject Type="Embed" ProgID="Equation.DSMT4" ShapeID="_x0000_i33695" DrawAspect="Content" ObjectID="_1690410494" r:id="rId152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Tính góc tạo bởi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45" w:dyaOrig="285" w14:anchorId="2998482A">
                <v:shape id="_x0000_i33696" type="#_x0000_t75" style="width:17.25pt;height:14.25pt" o:ole="">
                  <v:imagedata r:id="rId1525" o:title=""/>
                </v:shape>
                <o:OLEObject Type="Embed" ProgID="Equation.DSMT4" ShapeID="_x0000_i33696" DrawAspect="Content" ObjectID="_1690410495" r:id="rId152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521535CB">
                <v:shape id="_x0000_i33697" type="#_x0000_t75" style="width:20.25pt;height:14.25pt" o:ole="">
                  <v:imagedata r:id="rId1527" o:title=""/>
                </v:shape>
                <o:OLEObject Type="Embed" ProgID="Equation.DSMT4" ShapeID="_x0000_i33697" DrawAspect="Content" ObjectID="_1690410496" r:id="rId152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08C978B4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noProof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800080"/>
                <w:position w:val="-6"/>
              </w:rPr>
              <w:object w:dxaOrig="495" w:dyaOrig="285" w14:anchorId="12BD91FA">
                <v:shape id="_x0000_i33698" type="#_x0000_t75" style="width:24.75pt;height:14.25pt" o:ole="">
                  <v:imagedata r:id="rId1529" o:title=""/>
                </v:shape>
                <o:OLEObject Type="Embed" ProgID="Equation.DSMT4" ShapeID="_x0000_i33698" DrawAspect="Content" ObjectID="_1690410497" r:id="rId1530"/>
              </w:object>
            </w:r>
            <w:r w:rsidRPr="00407811">
              <w:rPr>
                <w:rFonts w:ascii="Chu Van An" w:hAnsi="Chu Van An" w:cs="Chu Van An"/>
                <w:color w:val="80008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800080"/>
                <w:position w:val="-6"/>
              </w:rPr>
              <w:object w:dxaOrig="405" w:dyaOrig="285" w14:anchorId="0D95E683">
                <v:shape id="_x0000_i33699" type="#_x0000_t75" style="width:20.25pt;height:14.25pt" o:ole="">
                  <v:imagedata r:id="rId1531" o:title=""/>
                </v:shape>
                <o:OLEObject Type="Embed" ProgID="Equation.DSMT4" ShapeID="_x0000_i33699" DrawAspect="Content" ObjectID="_1690410498" r:id="rId1532"/>
              </w:object>
            </w:r>
            <w:r w:rsidRPr="00407811">
              <w:rPr>
                <w:rFonts w:ascii="Chu Van An" w:hAnsi="Chu Van An" w:cs="Chu Van An"/>
                <w:color w:val="80008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800080"/>
                <w:position w:val="-6"/>
              </w:rPr>
              <w:object w:dxaOrig="405" w:dyaOrig="285" w14:anchorId="4AB8D607">
                <v:shape id="_x0000_i33700" type="#_x0000_t75" style="width:20.25pt;height:14.25pt" o:ole="">
                  <v:imagedata r:id="rId1533" o:title=""/>
                </v:shape>
                <o:OLEObject Type="Embed" ProgID="Equation.DSMT4" ShapeID="_x0000_i33700" DrawAspect="Content" ObjectID="_1690410499" r:id="rId1534"/>
              </w:object>
            </w:r>
            <w:r w:rsidRPr="00407811">
              <w:rPr>
                <w:rFonts w:ascii="Chu Van An" w:hAnsi="Chu Van An" w:cs="Chu Van An"/>
                <w:color w:val="80008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800080"/>
                <w:position w:val="-6"/>
              </w:rPr>
              <w:object w:dxaOrig="405" w:dyaOrig="285" w14:anchorId="2FF7AB5A">
                <v:shape id="_x0000_i33701" type="#_x0000_t75" style="width:20.25pt;height:14.25pt" o:ole="">
                  <v:imagedata r:id="rId1535" o:title=""/>
                </v:shape>
                <o:OLEObject Type="Embed" ProgID="Equation.DSMT4" ShapeID="_x0000_i33701" DrawAspect="Content" ObjectID="_1690410500" r:id="rId1536"/>
              </w:object>
            </w:r>
            <w:r w:rsidRPr="00407811">
              <w:rPr>
                <w:rFonts w:ascii="Chu Van An" w:hAnsi="Chu Van An" w:cs="Chu Van An"/>
                <w:color w:val="800080"/>
              </w:rPr>
              <w:t>.</w:t>
            </w:r>
          </w:p>
          <w:p w14:paraId="3428392E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6265E80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3C375F81" w14:textId="77777777" w:rsidTr="00AA0562">
        <w:tc>
          <w:tcPr>
            <w:tcW w:w="5727" w:type="dxa"/>
            <w:shd w:val="clear" w:color="auto" w:fill="auto"/>
          </w:tcPr>
          <w:p w14:paraId="793D244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17: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4B75693F">
                <v:shape id="_x0000_i33702" type="#_x0000_t75" style="width:45.75pt;height:14.25pt" o:ole="">
                  <v:imagedata r:id="rId1537" o:title=""/>
                </v:shape>
                <o:OLEObject Type="Embed" ProgID="Equation.DSMT4" ShapeID="_x0000_i33702" DrawAspect="Content" ObjectID="_1690410501" r:id="rId153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tất cả các cạnh đều bằng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225" w14:anchorId="72536FA6">
                <v:shape id="_x0000_i33703" type="#_x0000_t75" style="width:11.25pt;height:11.25pt" o:ole="">
                  <v:imagedata r:id="rId1539" o:title=""/>
                </v:shape>
                <o:OLEObject Type="Embed" ProgID="Equation.DSMT4" ShapeID="_x0000_i33703" DrawAspect="Content" ObjectID="_1690410502" r:id="rId154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95" w:dyaOrig="255" w14:anchorId="05EF2460">
                <v:shape id="_x0000_i33704" type="#_x0000_t75" style="width:9.75pt;height:12.75pt" o:ole="">
                  <v:imagedata r:id="rId1541" o:title=""/>
                </v:shape>
                <o:OLEObject Type="Embed" ProgID="Equation.DSMT4" ShapeID="_x0000_i33704" DrawAspect="Content" ObjectID="_1690410503" r:id="rId154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285" w14:anchorId="42532E19">
                <v:shape id="_x0000_i33705" type="#_x0000_t75" style="width:11.25pt;height:14.25pt" o:ole="">
                  <v:imagedata r:id="rId1543" o:title=""/>
                </v:shape>
                <o:OLEObject Type="Embed" ProgID="Equation.DSMT4" ShapeID="_x0000_i33705" DrawAspect="Content" ObjectID="_1690410504" r:id="rId154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lần lượt là trung điểm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75" w:dyaOrig="285" w14:anchorId="0C1C49E8">
                <v:shape id="_x0000_i33706" type="#_x0000_t75" style="width:18.75pt;height:14.25pt" o:ole="">
                  <v:imagedata r:id="rId1545" o:title=""/>
                </v:shape>
                <o:OLEObject Type="Embed" ProgID="Equation.DSMT4" ShapeID="_x0000_i33706" DrawAspect="Content" ObjectID="_1690410505" r:id="rId154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344BEE12">
                <v:shape id="_x0000_i33707" type="#_x0000_t75" style="width:20.25pt;height:14.25pt" o:ole="">
                  <v:imagedata r:id="rId1547" o:title=""/>
                </v:shape>
                <o:OLEObject Type="Embed" ProgID="Equation.DSMT4" ShapeID="_x0000_i33707" DrawAspect="Content" ObjectID="_1690410506" r:id="rId154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Số đo của góc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035" w:dyaOrig="405" w14:anchorId="5FF9097F">
                <v:shape id="_x0000_i33708" type="#_x0000_t75" style="width:51.75pt;height:20.25pt" o:ole="">
                  <v:imagedata r:id="rId1549" o:title=""/>
                </v:shape>
                <o:OLEObject Type="Embed" ProgID="Equation.DSMT4" ShapeID="_x0000_i33708" DrawAspect="Content" ObjectID="_1690410507" r:id="rId155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bằng:</w:t>
            </w:r>
          </w:p>
          <w:p w14:paraId="39A69C61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6FEE289F">
                <v:shape id="_x0000_i33709" type="#_x0000_t75" style="width:20.25pt;height:14.25pt" o:ole="">
                  <v:imagedata r:id="rId1551" o:title=""/>
                </v:shape>
                <o:OLEObject Type="Embed" ProgID="Equation.DSMT4" ShapeID="_x0000_i33709" DrawAspect="Content" ObjectID="_1690410508" r:id="rId1552"/>
              </w:object>
            </w:r>
            <w:r w:rsidRPr="00407811">
              <w:rPr>
                <w:rFonts w:ascii="Chu Van An" w:hAnsi="Chu Van An" w:cs="Chu Van An"/>
                <w:b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1E9953A6">
                <v:shape id="_x0000_i33710" type="#_x0000_t75" style="width:20.25pt;height:14.25pt" o:ole="">
                  <v:imagedata r:id="rId1553" o:title=""/>
                </v:shape>
                <o:OLEObject Type="Embed" ProgID="Equation.DSMT4" ShapeID="_x0000_i33710" DrawAspect="Content" ObjectID="_1690410509" r:id="rId1554"/>
              </w:object>
            </w:r>
            <w:r w:rsidRPr="00407811">
              <w:rPr>
                <w:rFonts w:ascii="Chu Van An" w:hAnsi="Chu Van An" w:cs="Chu Van An"/>
                <w:b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7B2AD2C1">
                <v:shape id="_x0000_i33711" type="#_x0000_t75" style="width:20.25pt;height:14.25pt" o:ole="">
                  <v:imagedata r:id="rId1555" o:title=""/>
                </v:shape>
                <o:OLEObject Type="Embed" ProgID="Equation.DSMT4" ShapeID="_x0000_i33711" DrawAspect="Content" ObjectID="_1690410510" r:id="rId1556"/>
              </w:object>
            </w:r>
            <w:r w:rsidRPr="00407811">
              <w:rPr>
                <w:rFonts w:ascii="Chu Van An" w:hAnsi="Chu Van An" w:cs="Chu Van An"/>
                <w:b/>
                <w:color w:val="00000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405" w:dyaOrig="285" w14:anchorId="34E432F2">
                <v:shape id="_x0000_i33712" type="#_x0000_t75" style="width:20.25pt;height:14.25pt" o:ole="">
                  <v:imagedata r:id="rId1557" o:title=""/>
                </v:shape>
                <o:OLEObject Type="Embed" ProgID="Equation.DSMT4" ShapeID="_x0000_i33712" DrawAspect="Content" ObjectID="_1690410511" r:id="rId1558"/>
              </w:object>
            </w:r>
            <w:r w:rsidRPr="00407811">
              <w:rPr>
                <w:rFonts w:ascii="Chu Van An" w:hAnsi="Chu Van An" w:cs="Chu Van An"/>
                <w:b/>
                <w:color w:val="000000"/>
              </w:rPr>
              <w:t>.</w:t>
            </w:r>
          </w:p>
          <w:p w14:paraId="47C9F93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A69E9B4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38495893" w14:textId="77777777" w:rsidTr="00AA0562">
        <w:tc>
          <w:tcPr>
            <w:tcW w:w="5727" w:type="dxa"/>
            <w:shd w:val="clear" w:color="auto" w:fill="auto"/>
          </w:tcPr>
          <w:p w14:paraId="3357ABC9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18:</w:t>
            </w:r>
            <w:r w:rsidRPr="00407811">
              <w:rPr>
                <w:rFonts w:ascii="Chu Van An" w:hAnsi="Chu Van An" w:cs="Chu Van An"/>
                <w:color w:val="000000"/>
                <w:spacing w:val="-4"/>
              </w:rPr>
              <w:t xml:space="preserve">Tứ diện đều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31833911">
                <v:shape id="_x0000_i33713" type="#_x0000_t75" style="width:36pt;height:14.25pt" o:ole="">
                  <v:imagedata r:id="rId1559" o:title=""/>
                </v:shape>
                <o:OLEObject Type="Embed" ProgID="Equation.DSMT4" ShapeID="_x0000_i33713" DrawAspect="Content" ObjectID="_1690410512" r:id="rId1560"/>
              </w:object>
            </w:r>
            <w:r w:rsidRPr="00407811">
              <w:rPr>
                <w:rFonts w:ascii="Chu Van An" w:hAnsi="Chu Van An" w:cs="Chu Van An"/>
                <w:color w:val="000000"/>
                <w:position w:val="-14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  <w:spacing w:val="-4"/>
              </w:rPr>
              <w:t xml:space="preserve">số đo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70" w14:anchorId="12312223">
                <v:shape id="_x0000_i33714" type="#_x0000_t75" style="width:20.25pt;height:13.5pt" o:ole="">
                  <v:imagedata r:id="rId1561" o:title=""/>
                </v:shape>
                <o:OLEObject Type="Embed" ProgID="Equation.DSMT4" ShapeID="_x0000_i33714" DrawAspect="Content" ObjectID="_1690410513" r:id="rId1562"/>
              </w:object>
            </w:r>
            <w:r w:rsidRPr="00407811">
              <w:rPr>
                <w:rFonts w:ascii="Chu Van An" w:hAnsi="Chu Van An" w:cs="Chu Van An"/>
                <w:color w:val="000000"/>
                <w:spacing w:val="-4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1F74DD8">
                <v:shape id="_x0000_i33715" type="#_x0000_t75" style="width:20.25pt;height:14.25pt" o:ole="">
                  <v:imagedata r:id="rId1563" o:title=""/>
                </v:shape>
                <o:OLEObject Type="Embed" ProgID="Equation.DSMT4" ShapeID="_x0000_i33715" DrawAspect="Content" ObjectID="_1690410514" r:id="rId1564"/>
              </w:object>
            </w:r>
            <w:r w:rsidRPr="00407811">
              <w:rPr>
                <w:rFonts w:ascii="Chu Van An" w:hAnsi="Chu Van An" w:cs="Chu Van An"/>
                <w:color w:val="000000"/>
                <w:position w:val="-14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  <w:spacing w:val="-4"/>
              </w:rPr>
              <w:t>bằng</w:t>
            </w:r>
          </w:p>
          <w:p w14:paraId="45660247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70" w14:anchorId="077202A2">
                <v:shape id="_x0000_i33716" type="#_x0000_t75" style="width:20.25pt;height:13.5pt" o:ole="">
                  <v:imagedata r:id="rId1565" o:title=""/>
                </v:shape>
                <o:OLEObject Type="Embed" ProgID="Equation.DSMT4" ShapeID="_x0000_i33716" DrawAspect="Content" ObjectID="_1690410515" r:id="rId1566"/>
              </w:object>
            </w:r>
            <w:r w:rsidRPr="00407811">
              <w:rPr>
                <w:rFonts w:ascii="Chu Van An" w:hAnsi="Chu Van An" w:cs="Chu Van An"/>
                <w:bCs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70" w14:anchorId="3BDBA5F2">
                <v:shape id="_x0000_i33717" type="#_x0000_t75" style="width:20.25pt;height:13.5pt" o:ole="">
                  <v:imagedata r:id="rId1567" o:title=""/>
                </v:shape>
                <o:OLEObject Type="Embed" ProgID="Equation.DSMT4" ShapeID="_x0000_i33717" DrawAspect="Content" ObjectID="_1690410516" r:id="rId1568"/>
              </w:object>
            </w:r>
            <w:r w:rsidRPr="00407811">
              <w:rPr>
                <w:rFonts w:ascii="Chu Van An" w:hAnsi="Chu Van An" w:cs="Chu Van An"/>
                <w:bCs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7479FC02">
                <v:shape id="_x0000_i33718" type="#_x0000_t75" style="width:20.25pt;height:14.25pt" o:ole="">
                  <v:imagedata r:id="rId1569" o:title=""/>
                </v:shape>
                <o:OLEObject Type="Embed" ProgID="Equation.DSMT4" ShapeID="_x0000_i33718" DrawAspect="Content" ObjectID="_1690410517" r:id="rId1570"/>
              </w:object>
            </w:r>
            <w:r w:rsidRPr="00407811">
              <w:rPr>
                <w:rFonts w:ascii="Chu Van An" w:hAnsi="Chu Van An" w:cs="Chu Van An"/>
                <w:bCs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bCs/>
                <w:color w:val="0000FF"/>
                <w:lang w:val="vi-VN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70" w14:anchorId="06C5D81C">
                <v:shape id="_x0000_i33719" type="#_x0000_t75" style="width:20.25pt;height:13.5pt" o:ole="">
                  <v:imagedata r:id="rId1571" o:title=""/>
                </v:shape>
                <o:OLEObject Type="Embed" ProgID="Equation.DSMT4" ShapeID="_x0000_i33719" DrawAspect="Content" ObjectID="_1690410518" r:id="rId1572"/>
              </w:object>
            </w:r>
            <w:r w:rsidRPr="00407811">
              <w:rPr>
                <w:rFonts w:ascii="Chu Van An" w:hAnsi="Chu Van An" w:cs="Chu Van An"/>
                <w:bCs/>
                <w:color w:val="9900CC"/>
                <w:lang w:val="vi-VN"/>
              </w:rPr>
              <w:t>.</w:t>
            </w:r>
          </w:p>
          <w:p w14:paraId="757249D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C879419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75078CCE" w14:textId="77777777" w:rsidTr="00AA0562">
        <w:tc>
          <w:tcPr>
            <w:tcW w:w="5727" w:type="dxa"/>
            <w:shd w:val="clear" w:color="auto" w:fill="auto"/>
          </w:tcPr>
          <w:p w14:paraId="70D7E2E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19:</w: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Cho hình lập phương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6F00558E">
                <v:shape id="_x0000_i33720" type="#_x0000_t75" style="width:81.75pt;height:14.25pt" o:ole="">
                  <v:imagedata r:id="rId1050" o:title=""/>
                </v:shape>
                <o:OLEObject Type="Embed" ProgID="Equation.DSMT4" ShapeID="_x0000_i33720" DrawAspect="Content" ObjectID="_1690410519" r:id="rId1573"/>
              </w:objec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55" w14:anchorId="7ADF08F1">
                <v:shape id="_x0000_i33721" type="#_x0000_t75" style="width:21pt;height:12.75pt" o:ole="">
                  <v:imagedata r:id="rId1052" o:title=""/>
                </v:shape>
                <o:OLEObject Type="Embed" ProgID="Equation.DSMT4" ShapeID="_x0000_i33721" DrawAspect="Content" ObjectID="_1690410520" r:id="rId1574"/>
              </w:objec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5966F62B">
                <v:shape id="_x0000_i33722" type="#_x0000_t75" style="width:20.25pt;height:14.25pt" o:ole="">
                  <v:imagedata r:id="rId1054" o:title=""/>
                </v:shape>
                <o:OLEObject Type="Embed" ProgID="Equation.DSMT4" ShapeID="_x0000_i33722" DrawAspect="Content" ObjectID="_1690410521" r:id="rId1575"/>
              </w:object>
            </w:r>
            <w:r w:rsidRPr="00407811">
              <w:rPr>
                <w:rFonts w:ascii="Chu Van An" w:hAnsi="Chu Van An" w:cs="Chu Van An"/>
                <w:color w:val="000000"/>
                <w:lang w:val="vi-VN"/>
              </w:rPr>
              <w:t xml:space="preserve"> bằng:</w:t>
            </w:r>
          </w:p>
          <w:p w14:paraId="2528C084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5DFEA9C2">
                <v:shape id="_x0000_i33723" type="#_x0000_t75" style="width:20.25pt;height:14.25pt" o:ole="">
                  <v:imagedata r:id="rId1062" o:title=""/>
                </v:shape>
                <o:OLEObject Type="Embed" ProgID="Equation.DSMT4" ShapeID="_x0000_i33723" DrawAspect="Content" ObjectID="_1690410522" r:id="rId1576"/>
              </w:object>
            </w:r>
            <w:r w:rsidRPr="00407811">
              <w:rPr>
                <w:rFonts w:ascii="Chu Van An" w:hAnsi="Chu Van An" w:cs="Chu Van An"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0DC36506">
                <v:shape id="_x0000_i33724" type="#_x0000_t75" style="width:20.25pt;height:14.25pt" o:ole="">
                  <v:imagedata r:id="rId1058" o:title=""/>
                </v:shape>
                <o:OLEObject Type="Embed" ProgID="Equation.DSMT4" ShapeID="_x0000_i33724" DrawAspect="Content" ObjectID="_1690410523" r:id="rId1577"/>
              </w:object>
            </w:r>
            <w:r w:rsidRPr="00407811">
              <w:rPr>
                <w:rFonts w:ascii="Chu Van An" w:hAnsi="Chu Van An" w:cs="Chu Van An"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1C076016">
                <v:shape id="_x0000_i33725" type="#_x0000_t75" style="width:20.25pt;height:14.25pt" o:ole="">
                  <v:imagedata r:id="rId1060" o:title=""/>
                </v:shape>
                <o:OLEObject Type="Embed" ProgID="Equation.DSMT4" ShapeID="_x0000_i33725" DrawAspect="Content" ObjectID="_1690410524" r:id="rId1578"/>
              </w:object>
            </w:r>
            <w:r w:rsidRPr="00407811">
              <w:rPr>
                <w:rFonts w:ascii="Chu Van An" w:hAnsi="Chu Van An" w:cs="Chu Van An"/>
                <w:color w:val="9900CC"/>
                <w:lang w:val="vi-V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61FDFBB7">
                <v:shape id="_x0000_i33726" type="#_x0000_t75" style="width:20.25pt;height:14.25pt" o:ole="">
                  <v:imagedata r:id="rId1056" o:title=""/>
                </v:shape>
                <o:OLEObject Type="Embed" ProgID="Equation.DSMT4" ShapeID="_x0000_i33726" DrawAspect="Content" ObjectID="_1690410525" r:id="rId1579"/>
              </w:object>
            </w:r>
            <w:r w:rsidRPr="00407811">
              <w:rPr>
                <w:rFonts w:ascii="Chu Van An" w:hAnsi="Chu Van An" w:cs="Chu Van An"/>
                <w:color w:val="9900CC"/>
              </w:rPr>
              <w:t>.</w:t>
            </w:r>
          </w:p>
          <w:p w14:paraId="276E408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BAE33D7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306DFEDC" w14:textId="77777777" w:rsidTr="00AA0562">
        <w:tc>
          <w:tcPr>
            <w:tcW w:w="5727" w:type="dxa"/>
            <w:shd w:val="clear" w:color="auto" w:fill="auto"/>
          </w:tcPr>
          <w:p w14:paraId="3DB1A28A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20: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lập phương 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1635" w:dyaOrig="285" w14:anchorId="67AE7F82">
                <v:shape id="_x0000_i33727" type="#_x0000_t75" style="width:81.75pt;height:14.25pt" o:ole="">
                  <v:imagedata r:id="rId825" o:title=""/>
                </v:shape>
                <o:OLEObject Type="Embed" ProgID="Equation.DSMT4" ShapeID="_x0000_i33727" DrawAspect="Content" ObjectID="_1690410526" r:id="rId158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Góc giữa hai đường thẳng 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420" w:dyaOrig="285" w14:anchorId="2C5E8AE0">
                <v:shape id="_x0000_i33728" type="#_x0000_t75" style="width:21pt;height:14.25pt" o:ole="">
                  <v:imagedata r:id="rId827" o:title=""/>
                </v:shape>
                <o:OLEObject Type="Embed" ProgID="Equation.DSMT4" ShapeID="_x0000_i33728" DrawAspect="Content" ObjectID="_1690410527" r:id="rId158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Calibri" w:hAnsi="Chu Van An" w:cs="Chu Van An"/>
                <w:position w:val="-4"/>
              </w:rPr>
              <w:object w:dxaOrig="480" w:dyaOrig="255" w14:anchorId="42027563">
                <v:shape id="_x0000_i33729" type="#_x0000_t75" style="width:24pt;height:12.75pt" o:ole="">
                  <v:imagedata r:id="rId829" o:title=""/>
                </v:shape>
                <o:OLEObject Type="Embed" ProgID="Equation.DSMT4" ShapeID="_x0000_i33729" DrawAspect="Content" ObjectID="_1690410528" r:id="rId158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</w:t>
            </w:r>
          </w:p>
          <w:p w14:paraId="62B54A9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noProof/>
                <w:color w:val="000000"/>
              </w:rPr>
              <w:drawing>
                <wp:inline distT="0" distB="0" distL="0" distR="0" wp14:anchorId="2F42A4B0" wp14:editId="2AB4D353">
                  <wp:extent cx="1885950" cy="1781175"/>
                  <wp:effectExtent l="0" t="0" r="0" b="9525"/>
                  <wp:docPr id="2124572836" name="Picture 2124572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FB877A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735E31C6">
                <v:shape id="_x0000_i33730" type="#_x0000_t75" style="width:20.25pt;height:14.25pt" o:ole="">
                  <v:imagedata r:id="rId832" o:title=""/>
                </v:shape>
                <o:OLEObject Type="Embed" ProgID="Equation.DSMT4" ShapeID="_x0000_i33730" DrawAspect="Content" ObjectID="_1690410529" r:id="rId1583"/>
              </w:object>
            </w:r>
            <w:r w:rsidRPr="00407811">
              <w:rPr>
                <w:rFonts w:ascii="Chu Van An" w:hAnsi="Chu Van An" w:cs="Chu Van An"/>
                <w:color w:val="9900CC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7FA87ED3">
                <v:shape id="_x0000_i33731" type="#_x0000_t75" style="width:20.25pt;height:14.25pt" o:ole="">
                  <v:imagedata r:id="rId834" o:title=""/>
                </v:shape>
                <o:OLEObject Type="Embed" ProgID="Equation.DSMT4" ShapeID="_x0000_i33731" DrawAspect="Content" ObjectID="_1690410530" r:id="rId1584"/>
              </w:object>
            </w:r>
            <w:r w:rsidRPr="00407811">
              <w:rPr>
                <w:rFonts w:ascii="Chu Van An" w:hAnsi="Chu Van An" w:cs="Chu Van An"/>
                <w:color w:val="9900CC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7E165544">
                <v:shape id="_x0000_i33732" type="#_x0000_t75" style="width:20.25pt;height:14.25pt" o:ole="">
                  <v:imagedata r:id="rId836" o:title=""/>
                </v:shape>
                <o:OLEObject Type="Embed" ProgID="Equation.DSMT4" ShapeID="_x0000_i33732" DrawAspect="Content" ObjectID="_1690410531" r:id="rId1585"/>
              </w:object>
            </w:r>
            <w:r w:rsidRPr="00407811">
              <w:rPr>
                <w:rFonts w:ascii="Chu Van An" w:hAnsi="Chu Van An" w:cs="Chu Van An"/>
                <w:color w:val="9900CC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9900CC"/>
                <w:position w:val="-6"/>
              </w:rPr>
              <w:object w:dxaOrig="405" w:dyaOrig="285" w14:anchorId="39D21235">
                <v:shape id="_x0000_i33733" type="#_x0000_t75" style="width:20.25pt;height:14.25pt" o:ole="">
                  <v:imagedata r:id="rId838" o:title=""/>
                </v:shape>
                <o:OLEObject Type="Embed" ProgID="Equation.DSMT4" ShapeID="_x0000_i33733" DrawAspect="Content" ObjectID="_1690410532" r:id="rId1586"/>
              </w:object>
            </w:r>
            <w:r w:rsidRPr="00407811">
              <w:rPr>
                <w:rFonts w:ascii="Chu Van An" w:hAnsi="Chu Van An" w:cs="Chu Van An"/>
                <w:color w:val="9900CC"/>
              </w:rPr>
              <w:t>.</w:t>
            </w:r>
          </w:p>
          <w:p w14:paraId="4F89407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F7BEE33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006CDD52" w14:textId="77777777" w:rsidTr="00AA0562">
        <w:tc>
          <w:tcPr>
            <w:tcW w:w="5727" w:type="dxa"/>
            <w:shd w:val="clear" w:color="auto" w:fill="auto"/>
          </w:tcPr>
          <w:p w14:paraId="06D6F9B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21: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70" w14:anchorId="4B114283">
                <v:shape id="_x0000_i33734" type="#_x0000_t75" style="width:36pt;height:13.5pt" o:ole="">
                  <v:imagedata r:id="rId1587" o:title=""/>
                </v:shape>
                <o:OLEObject Type="Embed" ProgID="Equation.DSMT4" ShapeID="_x0000_i33734" DrawAspect="Content" ObjectID="_1690410533" r:id="rId158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70" w14:anchorId="70316B76">
                <v:shape id="_x0000_i33735" type="#_x0000_t75" style="width:21pt;height:13.5pt" o:ole="">
                  <v:imagedata r:id="rId1589" o:title=""/>
                </v:shape>
                <o:OLEObject Type="Embed" ProgID="Equation.DSMT4" ShapeID="_x0000_i33735" DrawAspect="Content" ObjectID="_1690410534" r:id="rId159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vuông góc với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80" w:dyaOrig="420" w14:anchorId="32F47FD6">
                <v:shape id="_x0000_i33736" type="#_x0000_t75" style="width:39pt;height:21pt" o:ole="">
                  <v:imagedata r:id="rId1591" o:title=""/>
                </v:shape>
                <o:OLEObject Type="Embed" ProgID="Equation.DSMT4" ShapeID="_x0000_i33736" DrawAspect="Content" ObjectID="_1690410535" r:id="rId159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Biết tam giác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70" w:dyaOrig="270" w14:anchorId="68D8F2DB">
                <v:shape id="_x0000_i33737" type="#_x0000_t75" style="width:28.5pt;height:13.5pt" o:ole="">
                  <v:imagedata r:id="rId1593" o:title=""/>
                </v:shape>
                <o:OLEObject Type="Embed" ProgID="Equation.DSMT4" ShapeID="_x0000_i33737" DrawAspect="Content" ObjectID="_1690410536" r:id="rId159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vuông tại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270" w14:anchorId="65E9ABA6">
                <v:shape id="_x0000_i33738" type="#_x0000_t75" style="width:11.25pt;height:13.5pt" o:ole="">
                  <v:imagedata r:id="rId1595" o:title=""/>
                </v:shape>
                <o:OLEObject Type="Embed" ProgID="Equation.DSMT4" ShapeID="_x0000_i33738" DrawAspect="Content" ObjectID="_1690410537" r:id="rId159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1095" w:dyaOrig="660" w14:anchorId="506AF551">
                <v:shape id="_x0000_i33739" type="#_x0000_t75" style="width:54.75pt;height:33pt" o:ole="">
                  <v:imagedata r:id="rId1597" o:title=""/>
                </v:shape>
                <o:OLEObject Type="Embed" ProgID="Equation.DSMT4" ShapeID="_x0000_i33739" DrawAspect="Content" ObjectID="_1690410538" r:id="rId159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080" w:dyaOrig="345" w14:anchorId="3252017D">
                <v:shape id="_x0000_i33740" type="#_x0000_t75" style="width:54pt;height:17.25pt" o:ole="">
                  <v:imagedata r:id="rId1599" o:title=""/>
                </v:shape>
                <o:OLEObject Type="Embed" ProgID="Equation.DSMT4" ShapeID="_x0000_i33740" DrawAspect="Content" ObjectID="_1690410539" r:id="rId160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270" w14:anchorId="0F0FE2D1">
                <v:shape id="_x0000_i33741" type="#_x0000_t75" style="width:39pt;height:13.5pt" o:ole="">
                  <v:imagedata r:id="rId1601" o:title=""/>
                </v:shape>
                <o:OLEObject Type="Embed" ProgID="Equation.DSMT4" ShapeID="_x0000_i33741" DrawAspect="Content" ObjectID="_1690410540" r:id="rId160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25" w:dyaOrig="270" w14:anchorId="6F7D2D8F">
                <v:shape id="_x0000_i33742" type="#_x0000_t75" style="width:11.25pt;height:13.5pt" o:ole="">
                  <v:imagedata r:id="rId1603" o:title=""/>
                </v:shape>
                <o:OLEObject Type="Embed" ProgID="Equation.DSMT4" ShapeID="_x0000_i33742" DrawAspect="Content" ObjectID="_1690410541" r:id="rId160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70" w14:anchorId="3049CBA6">
                <v:shape id="_x0000_i33743" type="#_x0000_t75" style="width:21pt;height:13.5pt" o:ole="">
                  <v:imagedata r:id="rId1605" o:title=""/>
                </v:shape>
                <o:OLEObject Type="Embed" ProgID="Equation.DSMT4" ShapeID="_x0000_i33743" DrawAspect="Content" ObjectID="_1690410542" r:id="rId160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Góc giữa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20" w:dyaOrig="270" w14:anchorId="1A166D28">
                <v:shape id="_x0000_i33744" type="#_x0000_t75" style="width:21pt;height:13.5pt" o:ole="">
                  <v:imagedata r:id="rId1607" o:title=""/>
                </v:shape>
                <o:OLEObject Type="Embed" ProgID="Equation.DSMT4" ShapeID="_x0000_i33744" DrawAspect="Content" ObjectID="_1690410543" r:id="rId160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60" w:dyaOrig="270" w14:anchorId="696666CE">
                <v:shape id="_x0000_i33745" type="#_x0000_t75" style="width:18pt;height:13.5pt" o:ole="">
                  <v:imagedata r:id="rId1609" o:title=""/>
                </v:shape>
                <o:OLEObject Type="Embed" ProgID="Equation.DSMT4" ShapeID="_x0000_i33745" DrawAspect="Content" ObjectID="_1690410544" r:id="rId161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</w:t>
            </w:r>
          </w:p>
          <w:p w14:paraId="0036B960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Calibri" w:hAnsi="Chu Van An" w:cs="Chu Van An"/>
                <w:color w:val="7030A0"/>
                <w:position w:val="-6"/>
              </w:rPr>
              <w:object w:dxaOrig="375" w:dyaOrig="315" w14:anchorId="1882CD6C">
                <v:shape id="_x0000_i33746" type="#_x0000_t75" style="width:18.75pt;height:15.75pt" o:ole="">
                  <v:imagedata r:id="rId1611" o:title=""/>
                </v:shape>
                <o:OLEObject Type="Embed" ProgID="Equation.DSMT4" ShapeID="_x0000_i33746" DrawAspect="Content" ObjectID="_1690410545" r:id="rId1612"/>
              </w:object>
            </w:r>
            <w:r w:rsidRPr="00407811">
              <w:rPr>
                <w:rFonts w:ascii="Chu Van An" w:eastAsia="Calibri" w:hAnsi="Chu Van An" w:cs="Chu Van An"/>
                <w:color w:val="7030A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Calibri" w:hAnsi="Chu Van An" w:cs="Chu Van An"/>
                <w:color w:val="7030A0"/>
                <w:position w:val="-6"/>
              </w:rPr>
              <w:object w:dxaOrig="360" w:dyaOrig="315" w14:anchorId="6D0F60E1">
                <v:shape id="_x0000_i33747" type="#_x0000_t75" style="width:18pt;height:15.75pt" o:ole="">
                  <v:imagedata r:id="rId1613" o:title=""/>
                </v:shape>
                <o:OLEObject Type="Embed" ProgID="Equation.DSMT4" ShapeID="_x0000_i33747" DrawAspect="Content" ObjectID="_1690410546" r:id="rId1614"/>
              </w:object>
            </w:r>
            <w:r w:rsidRPr="00407811">
              <w:rPr>
                <w:rFonts w:ascii="Chu Van An" w:eastAsia="Calibri" w:hAnsi="Chu Van An" w:cs="Chu Van An"/>
                <w:color w:val="7030A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Calibri" w:hAnsi="Chu Van An" w:cs="Chu Van An"/>
                <w:color w:val="7030A0"/>
                <w:position w:val="-6"/>
              </w:rPr>
              <w:object w:dxaOrig="405" w:dyaOrig="315" w14:anchorId="02047DDF">
                <v:shape id="_x0000_i33748" type="#_x0000_t75" style="width:20.25pt;height:15.75pt" o:ole="">
                  <v:imagedata r:id="rId1615" o:title=""/>
                </v:shape>
                <o:OLEObject Type="Embed" ProgID="Equation.DSMT4" ShapeID="_x0000_i33748" DrawAspect="Content" ObjectID="_1690410547" r:id="rId1616"/>
              </w:object>
            </w:r>
            <w:r w:rsidRPr="00407811">
              <w:rPr>
                <w:rFonts w:ascii="Chu Van An" w:eastAsia="Calibri" w:hAnsi="Chu Van An" w:cs="Chu Van An"/>
                <w:color w:val="7030A0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Calibri" w:hAnsi="Chu Van An" w:cs="Chu Van An"/>
                <w:color w:val="7030A0"/>
                <w:position w:val="-6"/>
              </w:rPr>
              <w:object w:dxaOrig="420" w:dyaOrig="315" w14:anchorId="015D774F">
                <v:shape id="_x0000_i33749" type="#_x0000_t75" style="width:21pt;height:15.75pt" o:ole="">
                  <v:imagedata r:id="rId1617" o:title=""/>
                </v:shape>
                <o:OLEObject Type="Embed" ProgID="Equation.DSMT4" ShapeID="_x0000_i33749" DrawAspect="Content" ObjectID="_1690410548" r:id="rId1618"/>
              </w:object>
            </w:r>
            <w:r w:rsidRPr="00407811">
              <w:rPr>
                <w:rFonts w:ascii="Chu Van An" w:eastAsia="Calibri" w:hAnsi="Chu Van An" w:cs="Chu Van An"/>
                <w:color w:val="7030A0"/>
              </w:rPr>
              <w:t>.</w:t>
            </w:r>
          </w:p>
          <w:p w14:paraId="4E724DD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1220691B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75A44D72" w14:textId="77777777" w:rsidTr="00AA0562">
        <w:tc>
          <w:tcPr>
            <w:tcW w:w="5727" w:type="dxa"/>
            <w:shd w:val="clear" w:color="auto" w:fill="auto"/>
          </w:tcPr>
          <w:p w14:paraId="6B73423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Câu 22: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hộp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79B6B404">
                <v:shape id="_x0000_i33750" type="#_x0000_t75" style="width:81.75pt;height:14.25pt" o:ole="">
                  <v:imagedata r:id="rId731" o:title=""/>
                </v:shape>
                <o:OLEObject Type="Embed" ProgID="Equation.DSMT4" ShapeID="_x0000_i33750" DrawAspect="Content" ObjectID="_1690410549" r:id="rId161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độ dài tất cả các cạnh bằng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7124F5A1">
                <v:shape id="_x0000_i33751" type="#_x0000_t75" style="width:9.75pt;height:11.25pt" o:ole="">
                  <v:imagedata r:id="rId733" o:title=""/>
                </v:shape>
                <o:OLEObject Type="Embed" ProgID="Equation.DSMT4" ShapeID="_x0000_i33751" DrawAspect="Content" ObjectID="_1690410550" r:id="rId16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các góc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155" w:dyaOrig="330" w14:anchorId="31F01C26">
                <v:shape id="_x0000_i33752" type="#_x0000_t75" style="width:57.75pt;height:16.5pt" o:ole="">
                  <v:imagedata r:id="rId735" o:title=""/>
                </v:shape>
                <o:OLEObject Type="Embed" ProgID="Equation.DSMT4" ShapeID="_x0000_i33752" DrawAspect="Content" ObjectID="_1690410551" r:id="rId1621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600" w:dyaOrig="255" w14:anchorId="63749E9E">
                <v:shape id="_x0000_i33753" type="#_x0000_t75" style="width:30pt;height:12.75pt" o:ole="">
                  <v:imagedata r:id="rId737" o:title=""/>
                </v:shape>
                <o:OLEObject Type="Embed" ProgID="Equation.DSMT4" ShapeID="_x0000_i33753" DrawAspect="Content" ObjectID="_1690410552" r:id="rId162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đều bằng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BF5F1D0">
                <v:shape id="_x0000_i33754" type="#_x0000_t75" style="width:20.25pt;height:14.25pt" o:ole="">
                  <v:imagedata r:id="rId739" o:title=""/>
                </v:shape>
                <o:OLEObject Type="Embed" ProgID="Equation.DSMT4" ShapeID="_x0000_i33754" DrawAspect="Content" ObjectID="_1690410553" r:id="rId1623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30" w:dyaOrig="255" w14:anchorId="754A66F1">
                <v:shape id="_x0000_i33755" type="#_x0000_t75" style="width:16.5pt;height:12.75pt" o:ole="">
                  <v:imagedata r:id="rId741" o:title=""/>
                </v:shape>
                <o:OLEObject Type="Embed" ProgID="Equation.DSMT4" ShapeID="_x0000_i33755" DrawAspect="Content" ObjectID="_1690410554" r:id="rId1624"/>
              </w:object>
            </w:r>
            <w:r w:rsidRPr="00407811">
              <w:rPr>
                <w:rFonts w:ascii="Chu Van An" w:hAnsi="Chu Van An" w:cs="Chu Van An"/>
                <w:i/>
                <w:color w:val="000000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i/>
                <w:color w:val="000000"/>
                <w:position w:val="-6"/>
              </w:rPr>
              <w:object w:dxaOrig="285" w:dyaOrig="285" w14:anchorId="425C1619">
                <v:shape id="_x0000_i33756" type="#_x0000_t75" style="width:14.25pt;height:14.25pt" o:ole="">
                  <v:imagedata r:id="rId743" o:title=""/>
                </v:shape>
                <o:OLEObject Type="Embed" ProgID="Equation.DSMT4" ShapeID="_x0000_i33756" DrawAspect="Content" ObjectID="_1690410555" r:id="rId1625"/>
              </w:object>
            </w:r>
            <w:r w:rsidRPr="00407811">
              <w:rPr>
                <w:rFonts w:ascii="Chu Van An" w:hAnsi="Chu Van An" w:cs="Chu Van An"/>
                <w:i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lần lượt là trung điểm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855" w:dyaOrig="330" w14:anchorId="61C8A24F">
                <v:shape id="_x0000_i33757" type="#_x0000_t75" style="width:42.75pt;height:16.5pt" o:ole="">
                  <v:imagedata r:id="rId745" o:title=""/>
                </v:shape>
                <o:OLEObject Type="Embed" ProgID="Equation.DSMT4" ShapeID="_x0000_i33757" DrawAspect="Content" ObjectID="_1690410556" r:id="rId162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</w:t>
            </w:r>
            <w:r w:rsidRPr="00407811">
              <w:rPr>
                <w:rFonts w:ascii="Chu Van An" w:hAnsi="Chu Van An" w:cs="Chu Van An"/>
                <w:color w:val="000000"/>
              </w:rPr>
              <w:lastRenderedPageBreak/>
              <w:t xml:space="preserve">Gọi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25" w14:anchorId="690799BF">
                <v:shape id="_x0000_i33758" type="#_x0000_t75" style="width:12pt;height:11.25pt" o:ole="">
                  <v:imagedata r:id="rId747" o:title=""/>
                </v:shape>
                <o:OLEObject Type="Embed" ProgID="Equation.DSMT4" ShapeID="_x0000_i33758" DrawAspect="Content" ObjectID="_1690410557" r:id="rId1627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góc tạo bởi hai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50" w:dyaOrig="285" w14:anchorId="63A2278D">
                <v:shape id="_x0000_i33759" type="#_x0000_t75" style="width:22.5pt;height:14.25pt" o:ole="">
                  <v:imagedata r:id="rId749" o:title=""/>
                </v:shape>
                <o:OLEObject Type="Embed" ProgID="Equation.DSMT4" ShapeID="_x0000_i33759" DrawAspect="Content" ObjectID="_1690410558" r:id="rId162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5ED42D07">
                <v:shape id="_x0000_i33760" type="#_x0000_t75" style="width:23.25pt;height:14.25pt" o:ole="">
                  <v:imagedata r:id="rId751" o:title=""/>
                </v:shape>
                <o:OLEObject Type="Embed" ProgID="Equation.DSMT4" ShapeID="_x0000_i33760" DrawAspect="Content" ObjectID="_1690410559" r:id="rId1629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, giá trị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85" w:dyaOrig="225" w14:anchorId="0CD05976">
                <v:shape id="_x0000_i33761" type="#_x0000_t75" style="width:29.25pt;height:11.25pt" o:ole="">
                  <v:imagedata r:id="rId753" o:title=""/>
                </v:shape>
                <o:OLEObject Type="Embed" ProgID="Equation.DSMT4" ShapeID="_x0000_i33761" DrawAspect="Content" ObjectID="_1690410560" r:id="rId163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bằng:</w:t>
            </w:r>
          </w:p>
          <w:p w14:paraId="3FC0375C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25" w:dyaOrig="675" w14:anchorId="3004B745">
                <v:shape id="_x0000_i33762" type="#_x0000_t75" style="width:26.25pt;height:33.75pt" o:ole="">
                  <v:imagedata r:id="rId1631" o:title=""/>
                </v:shape>
                <o:OLEObject Type="Embed" ProgID="Equation.DSMT4" ShapeID="_x0000_i33762" DrawAspect="Content" ObjectID="_1690410561" r:id="rId1632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405" w:dyaOrig="660" w14:anchorId="3FF79CC5">
                <v:shape id="_x0000_i33763" type="#_x0000_t75" style="width:20.25pt;height:33pt" o:ole="">
                  <v:imagedata r:id="rId1633" o:title=""/>
                </v:shape>
                <o:OLEObject Type="Embed" ProgID="Equation.DSMT4" ShapeID="_x0000_i33763" DrawAspect="Content" ObjectID="_1690410562" r:id="rId163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405" w:dyaOrig="660" w14:anchorId="19460F14">
                <v:shape id="_x0000_i33764" type="#_x0000_t75" style="width:20.25pt;height:33pt" o:ole="">
                  <v:imagedata r:id="rId1635" o:title=""/>
                </v:shape>
                <o:OLEObject Type="Embed" ProgID="Equation.DSMT4" ShapeID="_x0000_i33764" DrawAspect="Content" ObjectID="_1690410563" r:id="rId1636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  <w:position w:val="-28"/>
              </w:rPr>
              <w:object w:dxaOrig="405" w:dyaOrig="660" w14:anchorId="2FBD401E">
                <v:shape id="_x0000_i33765" type="#_x0000_t75" style="width:20.25pt;height:33pt" o:ole="">
                  <v:imagedata r:id="rId1637" o:title=""/>
                </v:shape>
                <o:OLEObject Type="Embed" ProgID="Equation.DSMT4" ShapeID="_x0000_i33765" DrawAspect="Content" ObjectID="_1690410564" r:id="rId1638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4C18A1B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8007C10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A0562" w:rsidRPr="00407811" w14:paraId="526D9C1C" w14:textId="77777777" w:rsidTr="00AA0562">
        <w:tc>
          <w:tcPr>
            <w:tcW w:w="5727" w:type="dxa"/>
            <w:shd w:val="clear" w:color="auto" w:fill="auto"/>
          </w:tcPr>
          <w:p w14:paraId="3B3C143D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Câu 23: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Trong không gian cho ba đường thẳng phân biệt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720" w:dyaOrig="315" w14:anchorId="0A518E2D">
                <v:shape id="_x0000_i33766" type="#_x0000_t75" style="width:36pt;height:15.75pt" o:ole="">
                  <v:imagedata r:id="rId1639" o:title=""/>
                </v:shape>
                <o:OLEObject Type="Embed" ProgID="Equation.DSMT4" ShapeID="_x0000_i33766" DrawAspect="Content" ObjectID="_1690410565" r:id="rId164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Khẳng định nào sau đây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sai</w: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0AE12B86" w14:textId="04C648A9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75C80E90">
                <v:shape id="_x0000_i33767" type="#_x0000_t75" style="width:9.75pt;height:11.25pt" o:ole="">
                  <v:imagedata r:id="rId1641" o:title=""/>
                </v:shape>
                <o:OLEObject Type="Embed" ProgID="Equation.DSMT4" ShapeID="_x0000_i33767" DrawAspect="Content" ObjectID="_1690410566" r:id="rId1642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16E3AFB0">
                <v:shape id="_x0000_i33768" type="#_x0000_t75" style="width:9.75pt;height:14.25pt" o:ole="">
                  <v:imagedata r:id="rId1643" o:title=""/>
                </v:shape>
                <o:OLEObject Type="Embed" ProgID="Equation.DSMT4" ShapeID="_x0000_i33768" DrawAspect="Content" ObjectID="_1690410567" r:id="rId1644"/>
              </w:object>
            </w:r>
            <w:r w:rsidRPr="00407811">
              <w:rPr>
                <w:rFonts w:ascii="Chu Van An" w:hAnsi="Chu Van An" w:cs="Chu Van An"/>
              </w:rPr>
              <w:t xml:space="preserve"> cùng nằm trong </w:t>
            </w:r>
            <w:r w:rsidRPr="00407811">
              <w:rPr>
                <w:rFonts w:ascii="Chu Van An" w:eastAsia="Times New Roman" w:hAnsi="Chu Van An" w:cs="Chu Van An"/>
                <w:position w:val="-14"/>
              </w:rPr>
              <w:object w:dxaOrig="1065" w:dyaOrig="405" w14:anchorId="37D7B2B4">
                <v:shape id="_x0000_i33769" type="#_x0000_t75" style="width:53.25pt;height:20.25pt" o:ole="">
                  <v:imagedata r:id="rId1645" o:title=""/>
                </v:shape>
                <o:OLEObject Type="Embed" ProgID="Equation.DSMT4" ShapeID="_x0000_i33769" DrawAspect="Content" ObjectID="_1690410568" r:id="rId1646"/>
              </w:object>
            </w:r>
            <w:r w:rsidRPr="00407811">
              <w:rPr>
                <w:rFonts w:ascii="Chu Van An" w:hAnsi="Chu Van An" w:cs="Chu Van An"/>
              </w:rPr>
              <w:t xml:space="preserve"> thì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68EF6CF8">
                <v:shape id="_x0000_i33770" type="#_x0000_t75" style="width:9.75pt;height:11.25pt" o:ole="">
                  <v:imagedata r:id="rId1647" o:title=""/>
                </v:shape>
                <o:OLEObject Type="Embed" ProgID="Equation.DSMT4" ShapeID="_x0000_i33770" DrawAspect="Content" ObjectID="_1690410569" r:id="rId1648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44344E2B">
                <v:shape id="_x0000_i33771" type="#_x0000_t75" style="width:9pt;height:11.25pt" o:ole="">
                  <v:imagedata r:id="rId1649" o:title=""/>
                </v:shape>
                <o:OLEObject Type="Embed" ProgID="Equation.DSMT4" ShapeID="_x0000_i33771" DrawAspect="Content" ObjectID="_1690410570" r:id="rId1650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25A7ACED">
                <v:shape id="_x0000_i33772" type="#_x0000_t75" style="width:9.75pt;height:14.25pt" o:ole="">
                  <v:imagedata r:id="rId1651" o:title=""/>
                </v:shape>
                <o:OLEObject Type="Embed" ProgID="Equation.DSMT4" ShapeID="_x0000_i33772" DrawAspect="Content" ObjectID="_1690410571" r:id="rId1652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2CA1C9C1">
                <v:shape id="_x0000_i33773" type="#_x0000_t75" style="width:9pt;height:11.25pt" o:ole="">
                  <v:imagedata r:id="rId1653" o:title=""/>
                </v:shape>
                <o:OLEObject Type="Embed" ProgID="Equation.DSMT4" ShapeID="_x0000_i33773" DrawAspect="Content" ObjectID="_1690410572" r:id="rId1654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7B4F7277" w14:textId="45DE2E0C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B.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55C5B9CB">
                <v:shape id="_x0000_i33774" type="#_x0000_t75" style="width:9.75pt;height:11.25pt" o:ole="">
                  <v:imagedata r:id="rId1655" o:title=""/>
                </v:shape>
                <o:OLEObject Type="Embed" ProgID="Equation.DSMT4" ShapeID="_x0000_i33774" DrawAspect="Content" ObjectID="_1690410573" r:id="rId1656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1D7581EE">
                <v:shape id="_x0000_i33775" type="#_x0000_t75" style="width:9.75pt;height:14.25pt" o:ole="">
                  <v:imagedata r:id="rId1657" o:title=""/>
                </v:shape>
                <o:OLEObject Type="Embed" ProgID="Equation.DSMT4" ShapeID="_x0000_i33775" DrawAspect="Content" ObjectID="_1690410574" r:id="rId1658"/>
              </w:object>
            </w:r>
            <w:r w:rsidRPr="00407811">
              <w:rPr>
                <w:rFonts w:ascii="Chu Van An" w:hAnsi="Chu Van An" w:cs="Chu Van An"/>
              </w:rPr>
              <w:t xml:space="preserve"> cùng vuông góc với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4006517E">
                <v:shape id="_x0000_i33776" type="#_x0000_t75" style="width:9pt;height:11.25pt" o:ole="">
                  <v:imagedata r:id="rId1659" o:title=""/>
                </v:shape>
                <o:OLEObject Type="Embed" ProgID="Equation.DSMT4" ShapeID="_x0000_i33776" DrawAspect="Content" ObjectID="_1690410575" r:id="rId1660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555" w:dyaOrig="315" w14:anchorId="4D7113EF">
                <v:shape id="_x0000_i33777" type="#_x0000_t75" style="width:27.75pt;height:15.75pt" o:ole="">
                  <v:imagedata r:id="rId1661" o:title=""/>
                </v:shape>
                <o:OLEObject Type="Embed" ProgID="Equation.DSMT4" ShapeID="_x0000_i33777" DrawAspect="Content" ObjectID="_1690410576" r:id="rId1662"/>
              </w:object>
            </w:r>
          </w:p>
          <w:p w14:paraId="31E747AD" w14:textId="7799541A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C.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525" w:dyaOrig="315" w14:anchorId="06168468">
                <v:shape id="_x0000_i33778" type="#_x0000_t75" style="width:26.25pt;height:15.75pt" o:ole="">
                  <v:imagedata r:id="rId1663" o:title=""/>
                </v:shape>
                <o:OLEObject Type="Embed" ProgID="Equation.DSMT4" ShapeID="_x0000_i33778" DrawAspect="Content" ObjectID="_1690410577" r:id="rId1664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585" w:dyaOrig="285" w14:anchorId="28E22F52">
                <v:shape id="_x0000_i33779" type="#_x0000_t75" style="width:29.25pt;height:14.25pt" o:ole="">
                  <v:imagedata r:id="rId1665" o:title=""/>
                </v:shape>
                <o:OLEObject Type="Embed" ProgID="Equation.DSMT4" ShapeID="_x0000_i33779" DrawAspect="Content" ObjectID="_1690410578" r:id="rId1666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600" w:dyaOrig="285" w14:anchorId="083E36B5">
                <v:shape id="_x0000_i33780" type="#_x0000_t75" style="width:30pt;height:14.25pt" o:ole="">
                  <v:imagedata r:id="rId1667" o:title=""/>
                </v:shape>
                <o:OLEObject Type="Embed" ProgID="Equation.DSMT4" ShapeID="_x0000_i33780" DrawAspect="Content" ObjectID="_1690410579" r:id="rId1668"/>
              </w:object>
            </w:r>
          </w:p>
          <w:p w14:paraId="10B588D9" w14:textId="503C702A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>D.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 xml:space="preserve">Nếu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25" w14:anchorId="55C57008">
                <v:shape id="_x0000_i33781" type="#_x0000_t75" style="width:9.75pt;height:11.25pt" o:ole="">
                  <v:imagedata r:id="rId1669" o:title=""/>
                </v:shape>
                <o:OLEObject Type="Embed" ProgID="Equation.DSMT4" ShapeID="_x0000_i33781" DrawAspect="Content" ObjectID="_1690410580" r:id="rId1670"/>
              </w:object>
            </w:r>
            <w:r w:rsidRPr="00407811">
              <w:rPr>
                <w:rFonts w:ascii="Chu Van An" w:hAnsi="Chu Van An" w:cs="Chu Van An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1267B82E">
                <v:shape id="_x0000_i33782" type="#_x0000_t75" style="width:9pt;height:11.25pt" o:ole="">
                  <v:imagedata r:id="rId1671" o:title=""/>
                </v:shape>
                <o:OLEObject Type="Embed" ProgID="Equation.DSMT4" ShapeID="_x0000_i33782" DrawAspect="Content" ObjectID="_1690410581" r:id="rId1672"/>
              </w:object>
            </w:r>
            <w:r w:rsidRPr="00407811">
              <w:rPr>
                <w:rFonts w:ascii="Chu Van An" w:hAnsi="Chu Van An" w:cs="Chu Van An"/>
              </w:rPr>
              <w:t xml:space="preserve"> bằng góc giữa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95" w:dyaOrig="285" w14:anchorId="301164F3">
                <v:shape id="_x0000_i33783" type="#_x0000_t75" style="width:9.75pt;height:14.25pt" o:ole="">
                  <v:imagedata r:id="rId1673" o:title=""/>
                </v:shape>
                <o:OLEObject Type="Embed" ProgID="Equation.DSMT4" ShapeID="_x0000_i33783" DrawAspect="Content" ObjectID="_1690410582" r:id="rId1674"/>
              </w:object>
            </w:r>
            <w:r w:rsidRPr="00407811">
              <w:rPr>
                <w:rFonts w:ascii="Chu Van An" w:hAnsi="Chu Van An" w:cs="Chu Van An"/>
              </w:rPr>
              <w:t xml:space="preserve">và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80" w:dyaOrig="225" w14:anchorId="265A8683">
                <v:shape id="_x0000_i33784" type="#_x0000_t75" style="width:9pt;height:11.25pt" o:ole="">
                  <v:imagedata r:id="rId1675" o:title=""/>
                </v:shape>
                <o:OLEObject Type="Embed" ProgID="Equation.DSMT4" ShapeID="_x0000_i33784" DrawAspect="Content" ObjectID="_1690410583" r:id="rId1676"/>
              </w:object>
            </w:r>
            <w:r w:rsidRPr="00407811">
              <w:rPr>
                <w:rFonts w:ascii="Chu Van An" w:hAnsi="Chu Van An" w:cs="Chu Van An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525" w:dyaOrig="315" w14:anchorId="79E706F5">
                <v:shape id="_x0000_i33785" type="#_x0000_t75" style="width:26.25pt;height:15.75pt" o:ole="">
                  <v:imagedata r:id="rId1677" o:title=""/>
                </v:shape>
                <o:OLEObject Type="Embed" ProgID="Equation.DSMT4" ShapeID="_x0000_i33785" DrawAspect="Content" ObjectID="_1690410584" r:id="rId1678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1F4FADDF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ECE10F6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57F8D3D6" w14:textId="77777777" w:rsidTr="00AA0562">
        <w:tc>
          <w:tcPr>
            <w:tcW w:w="5727" w:type="dxa"/>
            <w:shd w:val="clear" w:color="auto" w:fill="auto"/>
          </w:tcPr>
          <w:p w14:paraId="520AC9D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30" w:name="c24q"/>
            <w:bookmarkEnd w:id="130"/>
            <w:r w:rsidRPr="00407811">
              <w:rPr>
                <w:rFonts w:ascii="Chu Van An" w:hAnsi="Chu Van An" w:cs="Chu Van An"/>
                <w:b/>
                <w:color w:val="0000FF"/>
              </w:rPr>
              <w:t>24: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2F02EE20">
                <v:shape id="_x0000_i33786" type="#_x0000_t75" style="width:36.75pt;height:14.25pt" o:ole="">
                  <v:imagedata r:id="rId1679" o:title=""/>
                </v:shape>
                <o:OLEObject Type="Embed" ProgID="Equation.DSMT4" ShapeID="_x0000_i33786" DrawAspect="Content" ObjectID="_1690410585" r:id="rId168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275" w:dyaOrig="405" w14:anchorId="1E7604B0">
                <v:shape id="_x0000_i33787" type="#_x0000_t75" style="width:63.75pt;height:20.25pt" o:ole="">
                  <v:imagedata r:id="rId1681" o:title=""/>
                </v:shape>
                <o:OLEObject Type="Embed" ProgID="Equation.DSMT4" ShapeID="_x0000_i33787" DrawAspect="Content" ObjectID="_1690410586" r:id="rId168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85" w:dyaOrig="255" w14:anchorId="309E9D38">
                <v:shape id="_x0000_i33788" type="#_x0000_t75" style="width:14.25pt;height:12.75pt" o:ole="">
                  <v:imagedata r:id="rId1683" o:title=""/>
                </v:shape>
                <o:OLEObject Type="Embed" ProgID="Equation.DSMT4" ShapeID="_x0000_i33788" DrawAspect="Content" ObjectID="_1690410587" r:id="rId168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hình chiếu vuông góc của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10" w:dyaOrig="285" w14:anchorId="5002398C">
                <v:shape id="_x0000_i33789" type="#_x0000_t75" style="width:10.5pt;height:14.25pt" o:ole="">
                  <v:imagedata r:id="rId1685" o:title=""/>
                </v:shape>
                <o:OLEObject Type="Embed" ProgID="Equation.DSMT4" ShapeID="_x0000_i33789" DrawAspect="Content" ObjectID="_1690410588" r:id="rId168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lên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00667F4A">
                <v:shape id="_x0000_i33790" type="#_x0000_t75" style="width:20.25pt;height:14.25pt" o:ole="">
                  <v:imagedata r:id="rId1687" o:title=""/>
                </v:shape>
                <o:OLEObject Type="Embed" ProgID="Equation.DSMT4" ShapeID="_x0000_i33790" DrawAspect="Content" ObjectID="_1690410589" r:id="rId168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Hãy chọn khẳng định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đúng</w: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02EE3DFC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1" w:name="c24a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772DDBAC">
                <v:shape id="_x0000_i33791" type="#_x0000_t75" style="width:48.75pt;height:14.25pt" o:ole="">
                  <v:imagedata r:id="rId1689" o:title=""/>
                </v:shape>
                <o:OLEObject Type="Embed" ProgID="Equation.DSMT4" ShapeID="_x0000_i33791" DrawAspect="Content" ObjectID="_1690410590" r:id="rId169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bookmarkStart w:id="132" w:name="c24b"/>
            <w:bookmarkEnd w:id="131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035" w:dyaOrig="285" w14:anchorId="3551529E">
                <v:shape id="_x0000_i33792" type="#_x0000_t75" style="width:51.75pt;height:14.25pt" o:ole="">
                  <v:imagedata r:id="rId1691" o:title=""/>
                </v:shape>
                <o:OLEObject Type="Embed" ProgID="Equation.DSMT4" ShapeID="_x0000_i33792" DrawAspect="Content" ObjectID="_1690410591" r:id="rId169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08CCB036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3" w:name="c24c"/>
            <w:bookmarkEnd w:id="132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0BDB464D">
                <v:shape id="_x0000_i33793" type="#_x0000_t75" style="width:48.75pt;height:14.25pt" o:ole="">
                  <v:imagedata r:id="rId1693" o:title=""/>
                </v:shape>
                <o:OLEObject Type="Embed" ProgID="Equation.DSMT4" ShapeID="_x0000_i33793" DrawAspect="Content" ObjectID="_1690410592" r:id="rId169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  <w:bookmarkStart w:id="134" w:name="c24d"/>
            <w:bookmarkEnd w:id="133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020" w:dyaOrig="285" w14:anchorId="7624B5B6">
                <v:shape id="_x0000_i33794" type="#_x0000_t75" style="width:51pt;height:14.25pt" o:ole="">
                  <v:imagedata r:id="rId1695" o:title=""/>
                </v:shape>
                <o:OLEObject Type="Embed" ProgID="Equation.DSMT4" ShapeID="_x0000_i33794" DrawAspect="Content" ObjectID="_1690410593" r:id="rId169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bookmarkEnd w:id="134"/>
          <w:p w14:paraId="2F90BBE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E860EF6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4011684F" w14:textId="77777777" w:rsidTr="00AA0562">
        <w:tc>
          <w:tcPr>
            <w:tcW w:w="5727" w:type="dxa"/>
            <w:shd w:val="clear" w:color="auto" w:fill="auto"/>
          </w:tcPr>
          <w:p w14:paraId="7FE3A070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135" w:name="c25q"/>
            <w:bookmarkEnd w:id="135"/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>25: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795BFABA">
                <v:shape id="_x0000_i33795" type="#_x0000_t75" style="width:36pt;height:14.25pt" o:ole="">
                  <v:imagedata r:id="rId1697" o:title=""/>
                </v:shape>
                <o:OLEObject Type="Embed" ProgID="Equation.DSMT4" ShapeID="_x0000_i33795" DrawAspect="Content" ObjectID="_1690410594" r:id="rId169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58AEBC43">
                <v:shape id="_x0000_i33796" type="#_x0000_t75" style="width:20.25pt;height:12.75pt" o:ole="">
                  <v:imagedata r:id="rId1699" o:title=""/>
                </v:shape>
                <o:OLEObject Type="Embed" ProgID="Equation.DSMT4" ShapeID="_x0000_i33796" DrawAspect="Content" ObjectID="_1690410595" r:id="rId170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vuông góc với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42793892">
                <v:shape id="_x0000_i33797" type="#_x0000_t75" style="width:20.25pt;height:14.25pt" o:ole="">
                  <v:imagedata r:id="rId1701" o:title=""/>
                </v:shape>
                <o:OLEObject Type="Embed" ProgID="Equation.DSMT4" ShapeID="_x0000_i33797" DrawAspect="Content" ObjectID="_1690410596" r:id="rId170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Mặt phẳng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420" w:dyaOrig="405" w14:anchorId="3F7C17E6">
                <v:shape id="_x0000_i33798" type="#_x0000_t75" style="width:21pt;height:20.25pt" o:ole="">
                  <v:imagedata r:id="rId1703" o:title=""/>
                </v:shape>
                <o:OLEObject Type="Embed" ProgID="Equation.DSMT4" ShapeID="_x0000_i33798" DrawAspect="Content" ObjectID="_1690410597" r:id="rId170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song song với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16ADAAC0">
                <v:shape id="_x0000_i33799" type="#_x0000_t75" style="width:20.25pt;height:12.75pt" o:ole="">
                  <v:imagedata r:id="rId1705" o:title=""/>
                </v:shape>
                <o:OLEObject Type="Embed" ProgID="Equation.DSMT4" ShapeID="_x0000_i33799" DrawAspect="Content" ObjectID="_1690410598" r:id="rId170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1F7C3336">
                <v:shape id="_x0000_i33800" type="#_x0000_t75" style="width:20.25pt;height:14.25pt" o:ole="">
                  <v:imagedata r:id="rId1707" o:title=""/>
                </v:shape>
                <o:OLEObject Type="Embed" ProgID="Equation.DSMT4" ShapeID="_x0000_i33800" DrawAspect="Content" ObjectID="_1690410599" r:id="rId170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lần lượt cắt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815" w:dyaOrig="315" w14:anchorId="7AC55F94">
                <v:shape id="_x0000_i33801" type="#_x0000_t75" style="width:90.75pt;height:15.75pt" o:ole="">
                  <v:imagedata r:id="rId1709" o:title=""/>
                </v:shape>
                <o:OLEObject Type="Embed" ProgID="Equation.DSMT4" ShapeID="_x0000_i33801" DrawAspect="Content" ObjectID="_1690410600" r:id="rId171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tại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75" w:dyaOrig="315" w14:anchorId="00F09D1E">
                <v:shape id="_x0000_i33802" type="#_x0000_t75" style="width:63.75pt;height:15.75pt" o:ole="">
                  <v:imagedata r:id="rId1711" o:title=""/>
                </v:shape>
                <o:OLEObject Type="Embed" ProgID="Equation.DSMT4" ShapeID="_x0000_i33802" DrawAspect="Content" ObjectID="_1690410601" r:id="rId171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Tứ giác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765" w:dyaOrig="315" w14:anchorId="29C82E30">
                <v:shape id="_x0000_i33803" type="#_x0000_t75" style="width:38.25pt;height:15.75pt" o:ole="">
                  <v:imagedata r:id="rId1713" o:title=""/>
                </v:shape>
                <o:OLEObject Type="Embed" ProgID="Equation.DSMT4" ShapeID="_x0000_i33803" DrawAspect="Content" ObjectID="_1690410602" r:id="rId171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hình gì?</w:t>
            </w:r>
          </w:p>
          <w:p w14:paraId="5A8EF7E0" w14:textId="39A7EBE0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6" w:name="c25a"/>
            <w:r w:rsidRPr="00407811">
              <w:rPr>
                <w:rFonts w:ascii="Chu Van An" w:hAnsi="Chu Van An" w:cs="Chu Van An"/>
                <w:b/>
                <w:color w:val="0000FF"/>
              </w:rPr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>Hình bình hành.</w:t>
            </w:r>
          </w:p>
          <w:p w14:paraId="39C82AB6" w14:textId="7A10CA70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37" w:name="c25b"/>
            <w:bookmarkEnd w:id="136"/>
            <w:r w:rsidRPr="00407811">
              <w:rPr>
                <w:rFonts w:ascii="Chu Van An" w:hAnsi="Chu Van An" w:cs="Chu Van An"/>
                <w:b/>
                <w:color w:val="0000FF"/>
              </w:rPr>
              <w:t xml:space="preserve">B.  </w:t>
            </w:r>
            <w:r w:rsidRPr="00407811">
              <w:rPr>
                <w:rFonts w:ascii="Chu Van An" w:hAnsi="Chu Van An" w:cs="Chu Van An"/>
                <w:color w:val="000000"/>
              </w:rPr>
              <w:t>Hình chữ nhật.</w:t>
            </w:r>
          </w:p>
          <w:p w14:paraId="4F1B55E4" w14:textId="71331143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38" w:name="c25c"/>
            <w:bookmarkEnd w:id="137"/>
            <w:r w:rsidRPr="00407811">
              <w:rPr>
                <w:rFonts w:ascii="Chu Van An" w:hAnsi="Chu Van An" w:cs="Chu Van An"/>
                <w:b/>
                <w:color w:val="0000FF"/>
              </w:rPr>
              <w:t>C.</w:t>
            </w:r>
            <w:r w:rsidRPr="00407811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  <w:color w:val="000000"/>
              </w:rPr>
              <w:t>Tứ giác không phải là hình thang.</w:t>
            </w:r>
          </w:p>
          <w:p w14:paraId="66BAFA7F" w14:textId="4F2A2ACE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139" w:name="c25d"/>
            <w:bookmarkEnd w:id="138"/>
            <w:r w:rsidRPr="00407811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407811">
              <w:rPr>
                <w:rFonts w:ascii="Chu Van An" w:hAnsi="Chu Van An" w:cs="Chu Van An"/>
                <w:color w:val="000000"/>
              </w:rPr>
              <w:t>Hình thang.</w:t>
            </w:r>
          </w:p>
          <w:bookmarkEnd w:id="139"/>
          <w:p w14:paraId="2E28BED7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C2E1CBD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096C338F" w14:textId="77777777" w:rsidTr="00AA0562">
        <w:tc>
          <w:tcPr>
            <w:tcW w:w="5727" w:type="dxa"/>
            <w:shd w:val="clear" w:color="auto" w:fill="auto"/>
          </w:tcPr>
          <w:p w14:paraId="76DB7D0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0" w:name="c26q"/>
            <w:bookmarkEnd w:id="140"/>
            <w:r w:rsidRPr="00407811">
              <w:rPr>
                <w:rFonts w:ascii="Chu Van An" w:hAnsi="Chu Van An" w:cs="Chu Van An"/>
                <w:b/>
                <w:color w:val="0000FF"/>
              </w:rPr>
              <w:t>26: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735" w:dyaOrig="285" w14:anchorId="7FA0BA4E">
                <v:shape id="_x0000_i33804" type="#_x0000_t75" style="width:36.75pt;height:14.25pt" o:ole="">
                  <v:imagedata r:id="rId1715" o:title=""/>
                </v:shape>
                <o:OLEObject Type="Embed" ProgID="Equation.DSMT4" ShapeID="_x0000_i33804" DrawAspect="Content" ObjectID="_1690410603" r:id="rId171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cạnh bên 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345" w:dyaOrig="285" w14:anchorId="541849FE">
                <v:shape id="_x0000_i33805" type="#_x0000_t75" style="width:17.25pt;height:14.25pt" o:ole="">
                  <v:imagedata r:id="rId1717" o:title=""/>
                </v:shape>
                <o:OLEObject Type="Embed" ProgID="Equation.DSMT4" ShapeID="_x0000_i33805" DrawAspect="Content" ObjectID="_1690410604" r:id="rId171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vuông góc với mặt phẳng </w:t>
            </w:r>
            <w:r w:rsidRPr="00407811">
              <w:rPr>
                <w:rFonts w:ascii="Chu Van An" w:eastAsia="Calibri" w:hAnsi="Chu Van An" w:cs="Chu Van An"/>
                <w:position w:val="-14"/>
              </w:rPr>
              <w:object w:dxaOrig="735" w:dyaOrig="405" w14:anchorId="42DB7D0D">
                <v:shape id="_x0000_i33806" type="#_x0000_t75" style="width:36.75pt;height:20.25pt" o:ole="">
                  <v:imagedata r:id="rId1719" o:title=""/>
                </v:shape>
                <o:OLEObject Type="Embed" ProgID="Equation.DSMT4" ShapeID="_x0000_i33806" DrawAspect="Content" ObjectID="_1690410605" r:id="rId172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tam giác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555" w:dyaOrig="285" w14:anchorId="79592526">
                <v:shape id="_x0000_i33807" type="#_x0000_t75" style="width:27.75pt;height:14.25pt" o:ole="">
                  <v:imagedata r:id="rId1721" o:title=""/>
                </v:shape>
                <o:OLEObject Type="Embed" ProgID="Equation.DSMT4" ShapeID="_x0000_i33807" DrawAspect="Content" ObjectID="_1690410606" r:id="rId172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vuông tại </w:t>
            </w:r>
            <w:r w:rsidRPr="00407811">
              <w:rPr>
                <w:rFonts w:ascii="Chu Van An" w:eastAsia="Calibri" w:hAnsi="Chu Van An" w:cs="Chu Van An"/>
                <w:position w:val="-4"/>
              </w:rPr>
              <w:object w:dxaOrig="240" w:dyaOrig="255" w14:anchorId="6BF3234E">
                <v:shape id="_x0000_i33808" type="#_x0000_t75" style="width:12pt;height:12.75pt" o:ole="">
                  <v:imagedata r:id="rId1723" o:title=""/>
                </v:shape>
                <o:OLEObject Type="Embed" ProgID="Equation.DSMT4" ShapeID="_x0000_i33808" DrawAspect="Content" ObjectID="_1690410607" r:id="rId172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Kẻ đường cao</w:t>
            </w:r>
            <w:r w:rsidRPr="00407811">
              <w:rPr>
                <w:rFonts w:ascii="Chu Van An" w:eastAsia="Calibri" w:hAnsi="Chu Van An" w:cs="Chu Van An"/>
                <w:position w:val="-4"/>
              </w:rPr>
              <w:object w:dxaOrig="435" w:dyaOrig="255" w14:anchorId="699E54F4">
                <v:shape id="_x0000_i33809" type="#_x0000_t75" style="width:21.75pt;height:12.75pt" o:ole="">
                  <v:imagedata r:id="rId1725" o:title=""/>
                </v:shape>
                <o:OLEObject Type="Embed" ProgID="Equation.DSMT4" ShapeID="_x0000_i33809" DrawAspect="Content" ObjectID="_1690410608" r:id="rId172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của tam giác </w:t>
            </w:r>
            <w:r w:rsidRPr="00407811">
              <w:rPr>
                <w:rFonts w:ascii="Chu Van An" w:eastAsia="Calibri" w:hAnsi="Chu Van An" w:cs="Chu Van An"/>
                <w:position w:val="-6"/>
              </w:rPr>
              <w:object w:dxaOrig="495" w:dyaOrig="285" w14:anchorId="7A2E0AF3">
                <v:shape id="_x0000_i33810" type="#_x0000_t75" style="width:24.75pt;height:14.25pt" o:ole="">
                  <v:imagedata r:id="rId1727" o:title=""/>
                </v:shape>
                <o:OLEObject Type="Embed" ProgID="Equation.DSMT4" ShapeID="_x0000_i33810" DrawAspect="Content" ObjectID="_1690410609" r:id="rId172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. Khẳng định nào sau đây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sai</w: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5D58900B" w14:textId="77777777" w:rsidR="00AA0562" w:rsidRPr="00407811" w:rsidRDefault="00AA0562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41" w:name="c26a"/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Calibri" w:hAnsi="Chu Van An" w:cs="Chu Van An"/>
                <w:b/>
                <w:color w:val="7030A0"/>
                <w:position w:val="-6"/>
              </w:rPr>
              <w:object w:dxaOrig="1065" w:dyaOrig="285" w14:anchorId="53670536">
                <v:shape id="_x0000_i33811" type="#_x0000_t75" style="width:53.25pt;height:14.25pt" o:ole="">
                  <v:imagedata r:id="rId1729" o:title=""/>
                </v:shape>
                <o:OLEObject Type="Embed" ProgID="Equation.DSMT4" ShapeID="_x0000_i33811" DrawAspect="Content" ObjectID="_1690410610" r:id="rId1730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  <w:bookmarkStart w:id="142" w:name="c26b"/>
            <w:bookmarkEnd w:id="141"/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Calibri" w:hAnsi="Chu Van An" w:cs="Chu Van An"/>
                <w:b/>
                <w:color w:val="7030A0"/>
                <w:position w:val="-6"/>
              </w:rPr>
              <w:object w:dxaOrig="1035" w:dyaOrig="285" w14:anchorId="323FC90D">
                <v:shape id="_x0000_i33812" type="#_x0000_t75" style="width:51.75pt;height:14.25pt" o:ole="">
                  <v:imagedata r:id="rId1731" o:title=""/>
                </v:shape>
                <o:OLEObject Type="Embed" ProgID="Equation.DSMT4" ShapeID="_x0000_i33812" DrawAspect="Content" ObjectID="_1690410611" r:id="rId1732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</w:p>
          <w:p w14:paraId="299AE4D1" w14:textId="77777777" w:rsidR="00AA0562" w:rsidRPr="00407811" w:rsidRDefault="00AA0562" w:rsidP="00FC6C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bookmarkStart w:id="143" w:name="c26c"/>
            <w:bookmarkEnd w:id="142"/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Calibri" w:hAnsi="Chu Van An" w:cs="Chu Van An"/>
                <w:b/>
                <w:color w:val="7030A0"/>
                <w:position w:val="-6"/>
              </w:rPr>
              <w:object w:dxaOrig="945" w:dyaOrig="285" w14:anchorId="5410C8CB">
                <v:shape id="_x0000_i33813" type="#_x0000_t75" style="width:47.25pt;height:14.25pt" o:ole="">
                  <v:imagedata r:id="rId1733" o:title=""/>
                </v:shape>
                <o:OLEObject Type="Embed" ProgID="Equation.DSMT4" ShapeID="_x0000_i33813" DrawAspect="Content" ObjectID="_1690410612" r:id="rId1734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  <w:bookmarkStart w:id="144" w:name="c26d"/>
            <w:bookmarkEnd w:id="143"/>
            <w:r w:rsidRPr="00407811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Calibri" w:hAnsi="Chu Van An" w:cs="Chu Van An"/>
                <w:b/>
                <w:color w:val="7030A0"/>
                <w:position w:val="-6"/>
              </w:rPr>
              <w:object w:dxaOrig="1020" w:dyaOrig="285" w14:anchorId="22F4021E">
                <v:shape id="_x0000_i33814" type="#_x0000_t75" style="width:51pt;height:14.25pt" o:ole="">
                  <v:imagedata r:id="rId1735" o:title=""/>
                </v:shape>
                <o:OLEObject Type="Embed" ProgID="Equation.DSMT4" ShapeID="_x0000_i33814" DrawAspect="Content" ObjectID="_1690410613" r:id="rId1736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</w:p>
          <w:bookmarkEnd w:id="144"/>
          <w:p w14:paraId="3648F234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7808B49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17368549" w14:textId="77777777" w:rsidTr="00AA0562">
        <w:tc>
          <w:tcPr>
            <w:tcW w:w="5727" w:type="dxa"/>
            <w:shd w:val="clear" w:color="auto" w:fill="auto"/>
          </w:tcPr>
          <w:p w14:paraId="1702A5BB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5" w:name="c27q"/>
            <w:bookmarkEnd w:id="145"/>
            <w:r w:rsidRPr="00407811">
              <w:rPr>
                <w:rFonts w:ascii="Chu Van An" w:hAnsi="Chu Van An" w:cs="Chu Van An"/>
                <w:b/>
                <w:color w:val="0000FF"/>
              </w:rPr>
              <w:t>27: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hình hộp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20" w:dyaOrig="285" w14:anchorId="060201BC">
                <v:shape id="_x0000_i33815" type="#_x0000_t75" style="width:81pt;height:14.25pt" o:ole="">
                  <v:imagedata r:id="rId1737" o:title=""/>
                </v:shape>
                <o:OLEObject Type="Embed" ProgID="Equation.DSMT4" ShapeID="_x0000_i33815" DrawAspect="Content" ObjectID="_1690410614" r:id="rId173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tất cả các cạnh đều bằng nhau. Trong các mệnh đề sau, mệnh đề nào có thể 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>sai</w: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5B9CB3ED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6" w:name="c27a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110" w:dyaOrig="285" w14:anchorId="16092BB1">
                <v:shape id="_x0000_i33816" type="#_x0000_t75" style="width:55.5pt;height:14.25pt" o:ole="">
                  <v:imagedata r:id="rId1739" o:title=""/>
                </v:shape>
                <o:OLEObject Type="Embed" ProgID="Equation.DSMT4" ShapeID="_x0000_i33816" DrawAspect="Content" ObjectID="_1690410615" r:id="rId1740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bookmarkStart w:id="147" w:name="c27b"/>
            <w:bookmarkEnd w:id="146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110" w:dyaOrig="285" w14:anchorId="78DDE716">
                <v:shape id="_x0000_i33817" type="#_x0000_t75" style="width:55.5pt;height:14.25pt" o:ole="">
                  <v:imagedata r:id="rId1741" o:title=""/>
                </v:shape>
                <o:OLEObject Type="Embed" ProgID="Equation.DSMT4" ShapeID="_x0000_i33817" DrawAspect="Content" ObjectID="_1690410616" r:id="rId1742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p w14:paraId="25AF5F65" w14:textId="77777777" w:rsidR="00AA0562" w:rsidRPr="00407811" w:rsidRDefault="00AA0562" w:rsidP="00FC6C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8" w:name="c27c"/>
            <w:bookmarkEnd w:id="147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6"/>
              </w:rPr>
              <w:object w:dxaOrig="1110" w:dyaOrig="285" w14:anchorId="73F72343">
                <v:shape id="_x0000_i33818" type="#_x0000_t75" style="width:55.5pt;height:14.25pt" o:ole="">
                  <v:imagedata r:id="rId1743" o:title=""/>
                </v:shape>
                <o:OLEObject Type="Embed" ProgID="Equation.DSMT4" ShapeID="_x0000_i33818" DrawAspect="Content" ObjectID="_1690410617" r:id="rId1744"/>
              </w:object>
            </w:r>
            <w:r w:rsidRPr="00407811">
              <w:rPr>
                <w:rFonts w:ascii="Chu Van An" w:hAnsi="Chu Van An" w:cs="Chu Van An"/>
              </w:rPr>
              <w:t>.</w:t>
            </w:r>
            <w:bookmarkStart w:id="149" w:name="c27d"/>
            <w:bookmarkEnd w:id="148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4"/>
              </w:rPr>
              <w:object w:dxaOrig="1035" w:dyaOrig="255" w14:anchorId="6B10AD4F">
                <v:shape id="_x0000_i33819" type="#_x0000_t75" style="width:51.75pt;height:12.75pt" o:ole="">
                  <v:imagedata r:id="rId1745" o:title=""/>
                </v:shape>
                <o:OLEObject Type="Embed" ProgID="Equation.DSMT4" ShapeID="_x0000_i33819" DrawAspect="Content" ObjectID="_1690410618" r:id="rId1746"/>
              </w:object>
            </w:r>
            <w:r w:rsidRPr="00407811">
              <w:rPr>
                <w:rFonts w:ascii="Chu Van An" w:hAnsi="Chu Van An" w:cs="Chu Van An"/>
              </w:rPr>
              <w:t>.</w:t>
            </w:r>
          </w:p>
          <w:bookmarkEnd w:id="149"/>
          <w:p w14:paraId="53EB666E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8C56168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3B195279" w14:textId="77777777" w:rsidTr="00AA0562">
        <w:tc>
          <w:tcPr>
            <w:tcW w:w="5727" w:type="dxa"/>
            <w:shd w:val="clear" w:color="auto" w:fill="auto"/>
          </w:tcPr>
          <w:p w14:paraId="21A4055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50" w:name="c28q"/>
            <w:bookmarkEnd w:id="150"/>
            <w:r w:rsidRPr="00407811">
              <w:rPr>
                <w:rFonts w:ascii="Chu Van An" w:hAnsi="Chu Van An" w:cs="Chu Van An"/>
                <w:b/>
                <w:color w:val="0000FF"/>
              </w:rPr>
              <w:t>28: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tứ diện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79D5A628">
                <v:shape id="_x0000_i33820" type="#_x0000_t75" style="width:36pt;height:14.25pt" o:ole="">
                  <v:imagedata r:id="rId1747" o:title=""/>
                </v:shape>
                <o:OLEObject Type="Embed" ProgID="Equation.DSMT4" ShapeID="_x0000_i33820" DrawAspect="Content" ObjectID="_1690410619" r:id="rId174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75" w:dyaOrig="285" w14:anchorId="1454537B">
                <v:shape id="_x0000_i33821" type="#_x0000_t75" style="width:48.75pt;height:14.25pt" o:ole="">
                  <v:imagedata r:id="rId1749" o:title=""/>
                </v:shape>
                <o:OLEObject Type="Embed" ProgID="Equation.DSMT4" ShapeID="_x0000_i33821" DrawAspect="Content" ObjectID="_1690410620" r:id="rId175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005" w:dyaOrig="285" w14:anchorId="02134E69">
                <v:shape id="_x0000_i33822" type="#_x0000_t75" style="width:50.25pt;height:14.25pt" o:ole="">
                  <v:imagedata r:id="rId1751" o:title=""/>
                </v:shape>
                <o:OLEObject Type="Embed" ProgID="Equation.DSMT4" ShapeID="_x0000_i33822" DrawAspect="Content" ObjectID="_1690410621" r:id="rId175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 Khẳng định nào sau đây đúng?</w:t>
            </w:r>
          </w:p>
          <w:p w14:paraId="15F15679" w14:textId="77777777" w:rsidR="00E83E9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1" w:name="c28a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color w:val="7030A0"/>
                <w:position w:val="-6"/>
              </w:rPr>
              <w:object w:dxaOrig="960" w:dyaOrig="270" w14:anchorId="39B3B284">
                <v:shape id="_x0000_i33823" type="#_x0000_t75" style="width:48pt;height:13.5pt" o:ole="">
                  <v:imagedata r:id="rId1753" o:title=""/>
                </v:shape>
                <o:OLEObject Type="Embed" ProgID="Equation.DSMT4" ShapeID="_x0000_i33823" DrawAspect="Content" ObjectID="_1690410622" r:id="rId1754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  <w:bookmarkStart w:id="152" w:name="c28b"/>
            <w:bookmarkEnd w:id="151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color w:val="7030A0"/>
                <w:position w:val="-10"/>
              </w:rPr>
              <w:object w:dxaOrig="975" w:dyaOrig="315" w14:anchorId="3DD4376A">
                <v:shape id="_x0000_i33824" type="#_x0000_t75" style="width:48.75pt;height:15.75pt" o:ole="">
                  <v:imagedata r:id="rId1755" o:title=""/>
                </v:shape>
                <o:OLEObject Type="Embed" ProgID="Equation.DSMT4" ShapeID="_x0000_i33824" DrawAspect="Content" ObjectID="_1690410623" r:id="rId1756"/>
              </w:object>
            </w:r>
            <w:r w:rsidRPr="00407811">
              <w:rPr>
                <w:rFonts w:ascii="Chu Van An" w:hAnsi="Chu Van An" w:cs="Chu Van An"/>
                <w:color w:val="7030A0"/>
              </w:rPr>
              <w:t>.</w:t>
            </w:r>
            <w:bookmarkStart w:id="153" w:name="c28c"/>
            <w:bookmarkEnd w:id="152"/>
            <w:r w:rsidRPr="00407811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2C6D501E" w14:textId="668F10BC" w:rsidR="00AA0562" w:rsidRPr="00407811" w:rsidRDefault="00E83E91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="00AA0562" w:rsidRPr="00407811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="00AA0562" w:rsidRPr="00407811">
              <w:rPr>
                <w:rFonts w:ascii="Chu Van An" w:eastAsia="Times New Roman" w:hAnsi="Chu Van An" w:cs="Chu Van An"/>
                <w:color w:val="7030A0"/>
                <w:position w:val="-6"/>
              </w:rPr>
              <w:object w:dxaOrig="975" w:dyaOrig="270" w14:anchorId="115EB69A">
                <v:shape id="_x0000_i33825" type="#_x0000_t75" style="width:48.75pt;height:13.5pt" o:ole="">
                  <v:imagedata r:id="rId1757" o:title=""/>
                </v:shape>
                <o:OLEObject Type="Embed" ProgID="Equation.DSMT4" ShapeID="_x0000_i33825" DrawAspect="Content" ObjectID="_1690410624" r:id="rId1758"/>
              </w:object>
            </w:r>
            <w:r w:rsidR="00AA0562" w:rsidRPr="00407811">
              <w:rPr>
                <w:rFonts w:ascii="Chu Van An" w:hAnsi="Chu Van An" w:cs="Chu Van An"/>
                <w:color w:val="7030A0"/>
              </w:rPr>
              <w:t>.</w:t>
            </w:r>
            <w:bookmarkStart w:id="154" w:name="c28d"/>
            <w:bookmarkEnd w:id="153"/>
            <w:r w:rsidR="00AA0562"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="00AA0562" w:rsidRPr="00407811">
              <w:rPr>
                <w:rFonts w:ascii="Chu Van An" w:eastAsia="Times New Roman" w:hAnsi="Chu Van An" w:cs="Chu Van An"/>
                <w:color w:val="7030A0"/>
                <w:position w:val="-10"/>
              </w:rPr>
              <w:object w:dxaOrig="975" w:dyaOrig="315" w14:anchorId="798FE44B">
                <v:shape id="_x0000_i33826" type="#_x0000_t75" style="width:48.75pt;height:15.75pt" o:ole="">
                  <v:imagedata r:id="rId1759" o:title=""/>
                </v:shape>
                <o:OLEObject Type="Embed" ProgID="Equation.DSMT4" ShapeID="_x0000_i33826" DrawAspect="Content" ObjectID="_1690410625" r:id="rId1760"/>
              </w:object>
            </w:r>
            <w:r w:rsidR="00AA0562" w:rsidRPr="00407811">
              <w:rPr>
                <w:rFonts w:ascii="Chu Van An" w:hAnsi="Chu Van An" w:cs="Chu Van An"/>
                <w:color w:val="7030A0"/>
              </w:rPr>
              <w:t>.</w:t>
            </w:r>
          </w:p>
          <w:bookmarkEnd w:id="154"/>
          <w:p w14:paraId="78A75840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6F188C9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AA0562" w:rsidRPr="00407811" w14:paraId="59805ACC" w14:textId="77777777" w:rsidTr="00AA0562">
        <w:tc>
          <w:tcPr>
            <w:tcW w:w="5727" w:type="dxa"/>
            <w:shd w:val="clear" w:color="auto" w:fill="auto"/>
          </w:tcPr>
          <w:p w14:paraId="557DC26C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55" w:name="c29q"/>
            <w:bookmarkEnd w:id="155"/>
            <w:r w:rsidRPr="00407811">
              <w:rPr>
                <w:rFonts w:ascii="Chu Van An" w:hAnsi="Chu Van An" w:cs="Chu Van An"/>
                <w:b/>
                <w:color w:val="0000FF"/>
              </w:rPr>
              <w:t>29: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Cho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675" w:dyaOrig="315" w14:anchorId="203613D9">
                <v:shape id="_x0000_i33827" type="#_x0000_t75" style="width:33.75pt;height:15.75pt" o:ole="">
                  <v:imagedata r:id="rId1761" o:title=""/>
                </v:shape>
                <o:OLEObject Type="Embed" ProgID="Equation.DSMT4" ShapeID="_x0000_i33827" DrawAspect="Content" ObjectID="_1690410626" r:id="rId176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là các đường thẳng trong không gian. Xét các mệnh đề sau:</w:t>
            </w:r>
          </w:p>
          <w:p w14:paraId="54989A9A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375" w:dyaOrig="405" w14:anchorId="55A43662">
                <v:shape id="_x0000_i33828" type="#_x0000_t75" style="width:18.75pt;height:20.25pt" o:ole="">
                  <v:imagedata r:id="rId1763" o:title=""/>
                </v:shape>
                <o:OLEObject Type="Embed" ProgID="Equation.DSMT4" ShapeID="_x0000_i33828" DrawAspect="Content" ObjectID="_1690410627" r:id="rId176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85" w:dyaOrig="285" w14:anchorId="17C7438B">
                <v:shape id="_x0000_i33829" type="#_x0000_t75" style="width:29.25pt;height:14.25pt" o:ole="">
                  <v:imagedata r:id="rId1765" o:title=""/>
                </v:shape>
                <o:OLEObject Type="Embed" ProgID="Equation.DSMT4" ShapeID="_x0000_i33829" DrawAspect="Content" ObjectID="_1690410628" r:id="rId176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5276DB3A">
                <v:shape id="_x0000_i33830" type="#_x0000_t75" style="width:27.75pt;height:14.25pt" o:ole="">
                  <v:imagedata r:id="rId1767" o:title=""/>
                </v:shape>
                <o:OLEObject Type="Embed" ProgID="Equation.DSMT4" ShapeID="_x0000_i33830" DrawAspect="Content" ObjectID="_1690410629" r:id="rId176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34C50E99">
                <v:shape id="_x0000_i33831" type="#_x0000_t75" style="width:27.75pt;height:14.25pt" o:ole="">
                  <v:imagedata r:id="rId1769" o:title=""/>
                </v:shape>
                <o:OLEObject Type="Embed" ProgID="Equation.DSMT4" ShapeID="_x0000_i33831" DrawAspect="Content" ObjectID="_1690410630" r:id="rId177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7D6FD8F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465" w:dyaOrig="405" w14:anchorId="06CDC4D9">
                <v:shape id="_x0000_i33832" type="#_x0000_t75" style="width:23.25pt;height:20.25pt" o:ole="">
                  <v:imagedata r:id="rId1771" o:title=""/>
                </v:shape>
                <o:OLEObject Type="Embed" ProgID="Equation.DSMT4" ShapeID="_x0000_i33832" DrawAspect="Content" ObjectID="_1690410631" r:id="rId177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825" w:dyaOrig="405" w14:anchorId="1F057454">
                <v:shape id="_x0000_i33833" type="#_x0000_t75" style="width:41.25pt;height:20.25pt" o:ole="">
                  <v:imagedata r:id="rId1773" o:title=""/>
                </v:shape>
                <o:OLEObject Type="Embed" ProgID="Equation.DSMT4" ShapeID="_x0000_i33833" DrawAspect="Content" ObjectID="_1690410632" r:id="rId177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95" w:dyaOrig="405" w14:anchorId="2F4C7689">
                <v:shape id="_x0000_i33834" type="#_x0000_t75" style="width:39.75pt;height:20.25pt" o:ole="">
                  <v:imagedata r:id="rId1775" o:title=""/>
                </v:shape>
                <o:OLEObject Type="Embed" ProgID="Equation.DSMT4" ShapeID="_x0000_i33834" DrawAspect="Content" ObjectID="_1690410633" r:id="rId177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85" w:dyaOrig="285" w14:anchorId="236C2C34">
                <v:shape id="_x0000_i33835" type="#_x0000_t75" style="width:29.25pt;height:14.25pt" o:ole="">
                  <v:imagedata r:id="rId1777" o:title=""/>
                </v:shape>
                <o:OLEObject Type="Embed" ProgID="Equation.DSMT4" ShapeID="_x0000_i33835" DrawAspect="Content" ObjectID="_1690410634" r:id="rId177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46E35F76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540" w:dyaOrig="405" w14:anchorId="07E896D8">
                <v:shape id="_x0000_i33836" type="#_x0000_t75" style="width:27pt;height:20.25pt" o:ole="">
                  <v:imagedata r:id="rId1779" o:title=""/>
                </v:shape>
                <o:OLEObject Type="Embed" ProgID="Equation.DSMT4" ShapeID="_x0000_i33836" DrawAspect="Content" ObjectID="_1690410635" r:id="rId178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00EF88AE">
                <v:shape id="_x0000_i33837" type="#_x0000_t75" style="width:27.75pt;height:14.25pt" o:ole="">
                  <v:imagedata r:id="rId1781" o:title=""/>
                </v:shape>
                <o:OLEObject Type="Embed" ProgID="Equation.DSMT4" ShapeID="_x0000_i33837" DrawAspect="Content" ObjectID="_1690410636" r:id="rId178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55" w:dyaOrig="285" w14:anchorId="005B3522">
                <v:shape id="_x0000_i33838" type="#_x0000_t75" style="width:27.75pt;height:14.25pt" o:ole="">
                  <v:imagedata r:id="rId1783" o:title=""/>
                </v:shape>
                <o:OLEObject Type="Embed" ProgID="Equation.DSMT4" ShapeID="_x0000_i33838" DrawAspect="Content" ObjectID="_1690410637" r:id="rId1784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85" w:dyaOrig="285" w14:anchorId="46121C7D">
                <v:shape id="_x0000_i33839" type="#_x0000_t75" style="width:29.25pt;height:14.25pt" o:ole="">
                  <v:imagedata r:id="rId1785" o:title=""/>
                </v:shape>
                <o:OLEObject Type="Embed" ProgID="Equation.DSMT4" ShapeID="_x0000_i33839" DrawAspect="Content" ObjectID="_1690410638" r:id="rId1786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1BD202B8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525" w:dyaOrig="405" w14:anchorId="3FDBC328">
                <v:shape id="_x0000_i33840" type="#_x0000_t75" style="width:26.25pt;height:20.25pt" o:ole="">
                  <v:imagedata r:id="rId1787" o:title=""/>
                </v:shape>
                <o:OLEObject Type="Embed" ProgID="Equation.DSMT4" ShapeID="_x0000_i33840" DrawAspect="Content" ObjectID="_1690410639" r:id="rId1788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200" w:dyaOrig="315" w14:anchorId="6CDABE81">
                <v:shape id="_x0000_i33841" type="#_x0000_t75" style="width:60pt;height:15.75pt" o:ole="">
                  <v:imagedata r:id="rId1789" o:title=""/>
                </v:shape>
                <o:OLEObject Type="Embed" ProgID="Equation.DSMT4" ShapeID="_x0000_i33841" DrawAspect="Content" ObjectID="_1690410640" r:id="rId1790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 xml:space="preserve"> và </w:t>
            </w:r>
            <w:r w:rsidRPr="00407811">
              <w:rPr>
                <w:rFonts w:ascii="Chu Van An" w:hAnsi="Chu Van An" w:cs="Chu Van An"/>
                <w:i/>
                <w:color w:val="000000"/>
              </w:rPr>
              <w:t>a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cắt </w:t>
            </w:r>
            <w:r w:rsidRPr="00407811">
              <w:rPr>
                <w:rFonts w:ascii="Chu Van An" w:hAnsi="Chu Van An" w:cs="Chu Van An"/>
                <w:i/>
                <w:color w:val="000000"/>
              </w:rPr>
              <w:t>c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thì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005" w:dyaOrig="405" w14:anchorId="1ECB4710">
                <v:shape id="_x0000_i33842" type="#_x0000_t75" style="width:50.25pt;height:20.25pt" o:ole="">
                  <v:imagedata r:id="rId1791" o:title=""/>
                </v:shape>
                <o:OLEObject Type="Embed" ProgID="Equation.DSMT4" ShapeID="_x0000_i33842" DrawAspect="Content" ObjectID="_1690410641" r:id="rId1792"/>
              </w:object>
            </w:r>
            <w:r w:rsidRPr="00407811">
              <w:rPr>
                <w:rFonts w:ascii="Chu Van An" w:hAnsi="Chu Van An" w:cs="Chu Van An"/>
                <w:color w:val="000000"/>
              </w:rPr>
              <w:t>.</w:t>
            </w:r>
          </w:p>
          <w:p w14:paraId="62BEFFF1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color w:val="000000"/>
              </w:rPr>
            </w:pPr>
            <w:r w:rsidRPr="00407811">
              <w:rPr>
                <w:rFonts w:ascii="Chu Van An" w:hAnsi="Chu Van An" w:cs="Chu Van An"/>
                <w:color w:val="000000"/>
              </w:rPr>
              <w:t xml:space="preserve">Có bao nhiêu mệnh đề </w:t>
            </w:r>
            <w:r w:rsidRPr="00407811">
              <w:rPr>
                <w:rFonts w:ascii="Chu Van An" w:hAnsi="Chu Van An" w:cs="Chu Van An"/>
                <w:b/>
                <w:i/>
                <w:color w:val="000000"/>
              </w:rPr>
              <w:t>đúng</w:t>
            </w:r>
            <w:r w:rsidRPr="00407811">
              <w:rPr>
                <w:rFonts w:ascii="Chu Van An" w:hAnsi="Chu Van An" w:cs="Chu Van An"/>
                <w:color w:val="000000"/>
              </w:rPr>
              <w:t>?</w:t>
            </w:r>
          </w:p>
          <w:p w14:paraId="546DBC1B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6" w:name="c29a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407811">
              <w:rPr>
                <w:rFonts w:ascii="Chu Van An" w:hAnsi="Chu Van An" w:cs="Chu Van An"/>
                <w:color w:val="000000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407811">
              <w:rPr>
                <w:rFonts w:ascii="Chu Van An" w:hAnsi="Chu Van An" w:cs="Chu Van An"/>
              </w:rPr>
              <w:t>1.</w:t>
            </w:r>
            <w:bookmarkStart w:id="157" w:name="c29b"/>
            <w:bookmarkEnd w:id="156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407811">
              <w:rPr>
                <w:rFonts w:ascii="Chu Van An" w:hAnsi="Chu Van An" w:cs="Chu Van An"/>
              </w:rPr>
              <w:t>4.</w:t>
            </w:r>
            <w:bookmarkStart w:id="158" w:name="c29c"/>
            <w:bookmarkEnd w:id="157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407811">
              <w:rPr>
                <w:rFonts w:ascii="Chu Van An" w:hAnsi="Chu Van An" w:cs="Chu Van An"/>
              </w:rPr>
              <w:t>2.</w:t>
            </w:r>
            <w:bookmarkStart w:id="159" w:name="c29d"/>
            <w:bookmarkEnd w:id="158"/>
            <w:r w:rsidRPr="00407811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407811">
              <w:rPr>
                <w:rFonts w:ascii="Chu Van An" w:hAnsi="Chu Van An" w:cs="Chu Van An"/>
              </w:rPr>
              <w:t>3.</w:t>
            </w:r>
          </w:p>
          <w:bookmarkEnd w:id="159"/>
          <w:p w14:paraId="10D645CE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0740BC31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AA0562" w:rsidRPr="00407811" w14:paraId="1D4D2E57" w14:textId="77777777" w:rsidTr="00AA0562">
        <w:tc>
          <w:tcPr>
            <w:tcW w:w="5727" w:type="dxa"/>
            <w:shd w:val="clear" w:color="auto" w:fill="auto"/>
          </w:tcPr>
          <w:p w14:paraId="2C282A63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00"/>
                <w:lang w:val="sv-SE"/>
              </w:rPr>
            </w:pPr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Câu </w:t>
            </w:r>
            <w:bookmarkStart w:id="160" w:name="c30q"/>
            <w:bookmarkEnd w:id="160"/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>30:</w: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Cho hình hộp chữ nhật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50" w:dyaOrig="285" w14:anchorId="7771EF60">
                <v:shape id="_x0000_i33843" type="#_x0000_t75" style="width:82.5pt;height:14.25pt" o:ole="">
                  <v:imagedata r:id="rId1793" o:title=""/>
                </v:shape>
                <o:OLEObject Type="Embed" ProgID="Equation.DSMT4" ShapeID="_x0000_i33843" DrawAspect="Content" ObjectID="_1690410642" r:id="rId1794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có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035" w:dyaOrig="315" w14:anchorId="68F9296A">
                <v:shape id="_x0000_i33844" type="#_x0000_t75" style="width:51.75pt;height:15.75pt" o:ole="">
                  <v:imagedata r:id="rId1795" o:title=""/>
                </v:shape>
                <o:OLEObject Type="Embed" ProgID="Equation.DSMT4" ShapeID="_x0000_i33844" DrawAspect="Content" ObjectID="_1690410643" r:id="rId1796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,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650" w:dyaOrig="315" w14:anchorId="39B6A4F2">
                <v:shape id="_x0000_i33845" type="#_x0000_t75" style="width:82.5pt;height:15.75pt" o:ole="">
                  <v:imagedata r:id="rId1797" o:title=""/>
                </v:shape>
                <o:OLEObject Type="Embed" ProgID="Equation.DSMT4" ShapeID="_x0000_i33845" DrawAspect="Content" ObjectID="_1690410644" r:id="rId1798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. Điểm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25" w:dyaOrig="240" w14:anchorId="2EE29ECC">
                <v:shape id="_x0000_i33846" type="#_x0000_t75" style="width:11.25pt;height:12pt" o:ole="">
                  <v:imagedata r:id="rId1799" o:title=""/>
                </v:shape>
                <o:OLEObject Type="Embed" ProgID="Equation.DSMT4" ShapeID="_x0000_i33846" DrawAspect="Content" ObjectID="_1690410645" r:id="rId1800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là trung điểm cạnh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  <w:lang w:val="sv-SE"/>
              </w:rPr>
              <w:object w:dxaOrig="405" w:dyaOrig="285" w14:anchorId="46F2CB81">
                <v:shape id="_x0000_i33847" type="#_x0000_t75" style="width:20.25pt;height:14.25pt" o:ole="">
                  <v:imagedata r:id="rId1801" o:title=""/>
                </v:shape>
                <o:OLEObject Type="Embed" ProgID="Equation.DSMT4" ShapeID="_x0000_i33847" DrawAspect="Content" ObjectID="_1690410646" r:id="rId1802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. Một tứ diện đều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  <w:lang w:val="sv-SE"/>
              </w:rPr>
              <w:object w:dxaOrig="765" w:dyaOrig="315" w14:anchorId="6B75F412">
                <v:shape id="_x0000_i33848" type="#_x0000_t75" style="width:38.25pt;height:15.75pt" o:ole="">
                  <v:imagedata r:id="rId1803" o:title=""/>
                </v:shape>
                <o:OLEObject Type="Embed" ProgID="Equation.DSMT4" ShapeID="_x0000_i33848" DrawAspect="Content" ObjectID="_1690410647" r:id="rId1804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có hai đỉnh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15" w:dyaOrig="240" w14:anchorId="27213912">
                <v:shape id="_x0000_i33849" type="#_x0000_t75" style="width:15.75pt;height:12pt" o:ole="">
                  <v:imagedata r:id="rId1805" o:title=""/>
                </v:shape>
                <o:OLEObject Type="Embed" ProgID="Equation.DSMT4" ShapeID="_x0000_i33849" DrawAspect="Content" ObjectID="_1690410648" r:id="rId1806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40973BFC">
                <v:shape id="_x0000_i33850" type="#_x0000_t75" style="width:14.25pt;height:14.25pt" o:ole="">
                  <v:imagedata r:id="rId1807" o:title=""/>
                </v:shape>
                <o:OLEObject Type="Embed" ProgID="Equation.DSMT4" ShapeID="_x0000_i33850" DrawAspect="Content" ObjectID="_1690410649" r:id="rId1808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nằm trên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80" w:dyaOrig="285" w14:anchorId="04E5013A">
                <v:shape id="_x0000_i33851" type="#_x0000_t75" style="width:24pt;height:14.25pt" o:ole="">
                  <v:imagedata r:id="rId1809" o:title=""/>
                </v:shape>
                <o:OLEObject Type="Embed" ProgID="Equation.DSMT4" ShapeID="_x0000_i33851" DrawAspect="Content" ObjectID="_1690410650" r:id="rId1810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, hai đỉnh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25" w:dyaOrig="240" w14:anchorId="606CB6E8">
                <v:shape id="_x0000_i33852" type="#_x0000_t75" style="width:11.25pt;height:12pt" o:ole="">
                  <v:imagedata r:id="rId1811" o:title=""/>
                </v:shape>
                <o:OLEObject Type="Embed" ProgID="Equation.DSMT4" ShapeID="_x0000_i33852" DrawAspect="Content" ObjectID="_1690410651" r:id="rId1812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và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225" w:dyaOrig="315" w14:anchorId="45B1BBE5">
                <v:shape id="_x0000_i33853" type="#_x0000_t75" style="width:11.25pt;height:15.75pt" o:ole="">
                  <v:imagedata r:id="rId1813" o:title=""/>
                </v:shape>
                <o:OLEObject Type="Embed" ProgID="Equation.DSMT4" ShapeID="_x0000_i33853" DrawAspect="Content" ObjectID="_1690410652" r:id="rId1814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nằm trên đường thẳng đi qua điểm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85" w:dyaOrig="240" w14:anchorId="4E822352">
                <v:shape id="_x0000_i33854" type="#_x0000_t75" style="width:14.25pt;height:12pt" o:ole="">
                  <v:imagedata r:id="rId1815" o:title=""/>
                </v:shape>
                <o:OLEObject Type="Embed" ProgID="Equation.DSMT4" ShapeID="_x0000_i33854" DrawAspect="Content" ObjectID="_1690410653" r:id="rId1816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và cắt đường thẳng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  <w:lang w:val="sv-SE"/>
              </w:rPr>
              <w:object w:dxaOrig="420" w:dyaOrig="240" w14:anchorId="7191E68A">
                <v:shape id="_x0000_i33855" type="#_x0000_t75" style="width:21pt;height:12pt" o:ole="">
                  <v:imagedata r:id="rId1817" o:title=""/>
                </v:shape>
                <o:OLEObject Type="Embed" ProgID="Equation.DSMT4" ShapeID="_x0000_i33855" DrawAspect="Content" ObjectID="_1690410654" r:id="rId1818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tại điểm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40" w14:anchorId="05462F9A">
                <v:shape id="_x0000_i33856" type="#_x0000_t75" style="width:12pt;height:12pt" o:ole="">
                  <v:imagedata r:id="rId1819" o:title=""/>
                </v:shape>
                <o:OLEObject Type="Embed" ProgID="Equation.DSMT4" ShapeID="_x0000_i33856" DrawAspect="Content" ObjectID="_1690410655" r:id="rId1820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. Khoảng cách </w:t>
            </w:r>
            <w:r w:rsidRPr="00407811">
              <w:rPr>
                <w:rFonts w:ascii="Chu Van An" w:eastAsia="Times New Roman" w:hAnsi="Chu Van An" w:cs="Chu Van An"/>
                <w:color w:val="000000"/>
                <w:position w:val="-4"/>
                <w:lang w:val="sv-SE"/>
              </w:rPr>
              <w:object w:dxaOrig="420" w:dyaOrig="240" w14:anchorId="709CD6F9">
                <v:shape id="_x0000_i33857" type="#_x0000_t75" style="width:21pt;height:12pt" o:ole="">
                  <v:imagedata r:id="rId1821" o:title=""/>
                </v:shape>
                <o:OLEObject Type="Embed" ProgID="Equation.DSMT4" ShapeID="_x0000_i33857" DrawAspect="Content" ObjectID="_1690410656" r:id="rId1822"/>
              </w:object>
            </w:r>
            <w:r w:rsidRPr="00407811">
              <w:rPr>
                <w:rFonts w:ascii="Chu Van An" w:hAnsi="Chu Van An" w:cs="Chu Van An"/>
                <w:color w:val="000000"/>
                <w:lang w:val="sv-SE"/>
              </w:rPr>
              <w:t xml:space="preserve"> bằng</w:t>
            </w:r>
          </w:p>
          <w:p w14:paraId="1BEEEF7C" w14:textId="77777777" w:rsidR="00AA0562" w:rsidRPr="00407811" w:rsidRDefault="00AA0562" w:rsidP="00FC6C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bookmarkStart w:id="161" w:name="c30a"/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>A.</w:t>
            </w:r>
            <w:r w:rsidRPr="00407811">
              <w:rPr>
                <w:rFonts w:ascii="Chu Van An" w:hAnsi="Chu Van An" w:cs="Chu Van An"/>
                <w:b/>
                <w:color w:val="000000"/>
                <w:lang w:val="sv-SE"/>
              </w:rPr>
              <w:t xml:space="preserve"> </w:t>
            </w:r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510" w:dyaOrig="315" w14:anchorId="4BEFF8DB">
                <v:shape id="_x0000_i33858" type="#_x0000_t75" style="width:25.5pt;height:15.75pt" o:ole="">
                  <v:imagedata r:id="rId1823" o:title=""/>
                </v:shape>
                <o:OLEObject Type="Embed" ProgID="Equation.DSMT4" ShapeID="_x0000_i33858" DrawAspect="Content" ObjectID="_1690410657" r:id="rId1824"/>
              </w:object>
            </w:r>
            <w:r w:rsidRPr="00407811">
              <w:rPr>
                <w:rFonts w:ascii="Chu Van An" w:hAnsi="Chu Van An" w:cs="Chu Van An"/>
                <w:lang w:val="sv-SE"/>
              </w:rPr>
              <w:t>.</w:t>
            </w:r>
            <w:bookmarkStart w:id="162" w:name="c30b"/>
            <w:bookmarkEnd w:id="161"/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495" w:dyaOrig="315" w14:anchorId="502AC0B3">
                <v:shape id="_x0000_i33859" type="#_x0000_t75" style="width:24.75pt;height:15.75pt" o:ole="">
                  <v:imagedata r:id="rId1825" o:title=""/>
                </v:shape>
                <o:OLEObject Type="Embed" ProgID="Equation.DSMT4" ShapeID="_x0000_i33859" DrawAspect="Content" ObjectID="_1690410658" r:id="rId1826"/>
              </w:object>
            </w:r>
            <w:r w:rsidRPr="00407811">
              <w:rPr>
                <w:rFonts w:ascii="Chu Van An" w:hAnsi="Chu Van An" w:cs="Chu Van An"/>
                <w:lang w:val="sv-SE"/>
              </w:rPr>
              <w:t>.</w:t>
            </w:r>
            <w:bookmarkStart w:id="163" w:name="c30c"/>
            <w:bookmarkEnd w:id="162"/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510" w:dyaOrig="315" w14:anchorId="132F7663">
                <v:shape id="_x0000_i33860" type="#_x0000_t75" style="width:25.5pt;height:15.75pt" o:ole="">
                  <v:imagedata r:id="rId1827" o:title=""/>
                </v:shape>
                <o:OLEObject Type="Embed" ProgID="Equation.DSMT4" ShapeID="_x0000_i33860" DrawAspect="Content" ObjectID="_1690410659" r:id="rId1828"/>
              </w:object>
            </w:r>
            <w:r w:rsidRPr="00407811">
              <w:rPr>
                <w:rFonts w:ascii="Chu Van An" w:hAnsi="Chu Van An" w:cs="Chu Van An"/>
                <w:lang w:val="sv-SE"/>
              </w:rPr>
              <w:t>.</w:t>
            </w:r>
            <w:bookmarkStart w:id="164" w:name="c30d"/>
            <w:bookmarkEnd w:id="163"/>
            <w:r w:rsidRPr="00407811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407811">
              <w:rPr>
                <w:rFonts w:ascii="Chu Van An" w:eastAsia="Times New Roman" w:hAnsi="Chu Van An" w:cs="Chu Van An"/>
                <w:position w:val="-10"/>
              </w:rPr>
              <w:object w:dxaOrig="435" w:dyaOrig="315" w14:anchorId="1EDD61E6">
                <v:shape id="_x0000_i33861" type="#_x0000_t75" style="width:21.75pt;height:15.75pt" o:ole="">
                  <v:imagedata r:id="rId1829" o:title=""/>
                </v:shape>
                <o:OLEObject Type="Embed" ProgID="Equation.DSMT4" ShapeID="_x0000_i33861" DrawAspect="Content" ObjectID="_1690410660" r:id="rId1830"/>
              </w:object>
            </w:r>
            <w:r w:rsidRPr="00407811">
              <w:rPr>
                <w:rFonts w:ascii="Chu Van An" w:hAnsi="Chu Van An" w:cs="Chu Van An"/>
                <w:lang w:val="sv-SE"/>
              </w:rPr>
              <w:t>,</w:t>
            </w:r>
          </w:p>
          <w:bookmarkEnd w:id="164"/>
          <w:p w14:paraId="38662185" w14:textId="77777777" w:rsidR="00AA0562" w:rsidRPr="00407811" w:rsidRDefault="00AA0562" w:rsidP="00FC6C1B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120AB01" w14:textId="77777777" w:rsidR="00AA0562" w:rsidRPr="00407811" w:rsidRDefault="00AA0562" w:rsidP="00FC6C1B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3712FB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15D5CAE9" w14:textId="77777777" w:rsidR="00AA0562" w:rsidRPr="00A6548B" w:rsidRDefault="00AA0562" w:rsidP="00196F3C">
      <w:pPr>
        <w:spacing w:line="240" w:lineRule="auto"/>
        <w:rPr>
          <w:rFonts w:ascii="Chu Van An" w:hAnsi="Chu Van An" w:cs="Chu Van An"/>
          <w:b/>
          <w:bCs/>
          <w:color w:val="FF0000"/>
          <w:shd w:val="clear" w:color="auto" w:fill="F9FFE5"/>
        </w:rPr>
      </w:pPr>
    </w:p>
    <w:p w14:paraId="03B7223D" w14:textId="77777777" w:rsidR="00AA0562" w:rsidRDefault="00AA0562" w:rsidP="00196F3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</w:p>
    <w:p w14:paraId="4143BDEE" w14:textId="0E202EFC" w:rsidR="00196F3C" w:rsidRPr="00A6548B" w:rsidRDefault="00196F3C" w:rsidP="00196F3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A6548B">
        <w:rPr>
          <w:rFonts w:ascii="Chu Van An" w:hAnsi="Chu Van An" w:cs="Chu Van An"/>
          <w:b/>
          <w:color w:val="0000FF"/>
        </w:rPr>
        <w:t>------------- HẾT -------------</w:t>
      </w:r>
    </w:p>
    <w:p w14:paraId="61352C1E" w14:textId="77777777" w:rsidR="006E7697" w:rsidRPr="00A6548B" w:rsidRDefault="006E7697" w:rsidP="00196F3C">
      <w:pPr>
        <w:spacing w:line="240" w:lineRule="auto"/>
        <w:rPr>
          <w:rFonts w:ascii="Chu Van An" w:hAnsi="Chu Van An" w:cs="Chu Van An"/>
        </w:rPr>
      </w:pPr>
    </w:p>
    <w:p w14:paraId="7C115322" w14:textId="77777777" w:rsidR="00661545" w:rsidRPr="00A6548B" w:rsidRDefault="00661545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008153D" w14:textId="77777777" w:rsidR="003B77C9" w:rsidRPr="00A6548B" w:rsidRDefault="003B77C9" w:rsidP="00196F3C">
      <w:pPr>
        <w:spacing w:line="240" w:lineRule="auto"/>
        <w:rPr>
          <w:rFonts w:ascii="Chu Van An" w:hAnsi="Chu Van An" w:cs="Chu Van An"/>
          <w:b/>
          <w:color w:val="8B008B"/>
        </w:rPr>
      </w:pPr>
      <w:bookmarkStart w:id="165" w:name="c12q"/>
      <w:bookmarkEnd w:id="126"/>
      <w:bookmarkEnd w:id="165"/>
    </w:p>
    <w:p w14:paraId="41239FD3" w14:textId="77777777" w:rsidR="003B77C9" w:rsidRPr="00A6548B" w:rsidRDefault="003B77C9" w:rsidP="00196F3C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549C7632" w14:textId="7162BE32" w:rsidR="00CB7935" w:rsidRPr="00A6548B" w:rsidRDefault="00CB7935" w:rsidP="00196F3C">
      <w:pPr>
        <w:spacing w:line="240" w:lineRule="auto"/>
        <w:rPr>
          <w:rFonts w:ascii="Chu Van An" w:hAnsi="Chu Van An" w:cs="Chu Van An"/>
        </w:rPr>
      </w:pPr>
    </w:p>
    <w:p w14:paraId="74277F7E" w14:textId="36CEC5FF" w:rsidR="00C65A67" w:rsidRPr="00A6548B" w:rsidRDefault="00C65A67" w:rsidP="00196F3C">
      <w:pPr>
        <w:spacing w:line="240" w:lineRule="auto"/>
        <w:rPr>
          <w:rFonts w:ascii="Chu Van An" w:hAnsi="Chu Van An" w:cs="Chu Van An"/>
        </w:rPr>
      </w:pPr>
    </w:p>
    <w:sectPr w:rsidR="00C65A67" w:rsidRPr="00A6548B" w:rsidSect="009A3426">
      <w:headerReference w:type="default" r:id="rId1831"/>
      <w:footerReference w:type="default" r:id="rId1832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F7DA12" w14:textId="77777777" w:rsidR="00F66BF1" w:rsidRDefault="00F66BF1" w:rsidP="0032639E">
      <w:pPr>
        <w:spacing w:after="0" w:line="240" w:lineRule="auto"/>
      </w:pPr>
      <w:r>
        <w:separator/>
      </w:r>
    </w:p>
  </w:endnote>
  <w:endnote w:type="continuationSeparator" w:id="0">
    <w:p w14:paraId="67D1120E" w14:textId="77777777" w:rsidR="00F66BF1" w:rsidRDefault="00F66BF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8B21E7" w:rsidRPr="002D27C6" w:rsidRDefault="008B21E7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8FEFE06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41972C2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F13D396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5681A8E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28478678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DAE9FE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E296BAE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B0FFE80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0274DD82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D420DA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32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8B21E7" w:rsidRPr="002D27C6" w:rsidRDefault="008B21E7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A0F8C3" w14:textId="77777777" w:rsidR="00F66BF1" w:rsidRDefault="00F66BF1" w:rsidP="0032639E">
      <w:pPr>
        <w:spacing w:after="0" w:line="240" w:lineRule="auto"/>
      </w:pPr>
      <w:r>
        <w:separator/>
      </w:r>
    </w:p>
  </w:footnote>
  <w:footnote w:type="continuationSeparator" w:id="0">
    <w:p w14:paraId="2D6E3FB7" w14:textId="77777777" w:rsidR="00F66BF1" w:rsidRDefault="00F66BF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8B21E7" w:rsidRDefault="008B21E7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8B21E7" w:rsidRPr="009E41A3" w:rsidRDefault="008B21E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8B21E7" w:rsidRPr="009E41A3" w:rsidRDefault="008B21E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8B21E7" w:rsidRPr="002D27C6" w:rsidRDefault="008B21E7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8B21E7" w:rsidRPr="002D27C6" w:rsidRDefault="008B21E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76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8B21E7" w:rsidRPr="002D27C6" w:rsidRDefault="008B21E7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8B21E7" w:rsidRPr="002D27C6" w:rsidRDefault="008B21E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7A3EABE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4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7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9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5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4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8B21E7" w:rsidRDefault="008B21E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8B21E7" w:rsidRDefault="008B21E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7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2GydQ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">
              <v:group id="Group 22" o:spid="_x0000_s117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<v:group id="Group 2" o:spid="_x0000_s117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group id="Group 27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group id="Group 29" o:spid="_x0000_s118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<v:shape id="Diagonal Stripe 40" o:spid="_x0000_s118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8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8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8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9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9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9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9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8B21E7" w:rsidRDefault="008B21E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9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9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9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9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20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20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20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20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207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20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20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8B21E7" w:rsidRDefault="008B21E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0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77F1961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C10CD5F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48" type="#_x0000_t75" style="width:450pt;height:450pt" o:bullet="t">
        <v:imagedata r:id="rId1" o:title="fa-check-square-o_600"/>
      </v:shape>
    </w:pict>
  </w:numPicBullet>
  <w:numPicBullet w:numPicBulletId="1">
    <w:pict>
      <v:shape w14:anchorId="1EE45C24" id="_x0000_i1349" type="#_x0000_t75" style="width:61.5pt;height:42pt" o:bullet="t">
        <v:imagedata r:id="rId2" o:title="nut"/>
      </v:shape>
    </w:pict>
  </w:numPicBullet>
  <w:abstractNum w:abstractNumId="0" w15:restartNumberingAfterBreak="0">
    <w:nsid w:val="0E4E7BF2"/>
    <w:multiLevelType w:val="hybridMultilevel"/>
    <w:tmpl w:val="D688BA4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029BC"/>
    <w:multiLevelType w:val="hybridMultilevel"/>
    <w:tmpl w:val="B0BA84C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95097D"/>
    <w:multiLevelType w:val="hybridMultilevel"/>
    <w:tmpl w:val="D640EEA4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12BB6"/>
    <w:multiLevelType w:val="hybridMultilevel"/>
    <w:tmpl w:val="4DF2BDEC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233880"/>
    <w:multiLevelType w:val="hybridMultilevel"/>
    <w:tmpl w:val="9CA268A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437573C"/>
    <w:multiLevelType w:val="hybridMultilevel"/>
    <w:tmpl w:val="A1A47CF8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797BD2"/>
    <w:multiLevelType w:val="hybridMultilevel"/>
    <w:tmpl w:val="ED624D18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32613E"/>
    <w:multiLevelType w:val="hybridMultilevel"/>
    <w:tmpl w:val="8876C104"/>
    <w:lvl w:ilvl="0" w:tplc="028C0F5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384A67"/>
    <w:multiLevelType w:val="hybridMultilevel"/>
    <w:tmpl w:val="0F9641FA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1D7DA5"/>
    <w:multiLevelType w:val="hybridMultilevel"/>
    <w:tmpl w:val="0B2A9E72"/>
    <w:lvl w:ilvl="0" w:tplc="A3987398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1" w15:restartNumberingAfterBreak="0">
    <w:nsid w:val="506458A4"/>
    <w:multiLevelType w:val="hybridMultilevel"/>
    <w:tmpl w:val="A88210AA"/>
    <w:lvl w:ilvl="0" w:tplc="DAEC2C5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5F484F"/>
    <w:multiLevelType w:val="hybridMultilevel"/>
    <w:tmpl w:val="40242166"/>
    <w:lvl w:ilvl="0" w:tplc="A3987398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3" w15:restartNumberingAfterBreak="0">
    <w:nsid w:val="6618771A"/>
    <w:multiLevelType w:val="hybridMultilevel"/>
    <w:tmpl w:val="0400C13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5224D1"/>
    <w:multiLevelType w:val="hybridMultilevel"/>
    <w:tmpl w:val="60E4819A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9122B0"/>
    <w:multiLevelType w:val="hybridMultilevel"/>
    <w:tmpl w:val="FC12E490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AA6852"/>
    <w:multiLevelType w:val="hybridMultilevel"/>
    <w:tmpl w:val="3C607844"/>
    <w:lvl w:ilvl="0" w:tplc="AA540D4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141D1E"/>
    <w:multiLevelType w:val="hybridMultilevel"/>
    <w:tmpl w:val="88C434B0"/>
    <w:lvl w:ilvl="0" w:tplc="A3987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B524980"/>
    <w:multiLevelType w:val="hybridMultilevel"/>
    <w:tmpl w:val="EB2488DC"/>
    <w:lvl w:ilvl="0" w:tplc="A3987398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  <w:color w:val="0000CC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7"/>
  </w:num>
  <w:num w:numId="5">
    <w:abstractNumId w:val="3"/>
  </w:num>
  <w:num w:numId="6">
    <w:abstractNumId w:val="7"/>
  </w:num>
  <w:num w:numId="7">
    <w:abstractNumId w:val="10"/>
  </w:num>
  <w:num w:numId="8">
    <w:abstractNumId w:val="18"/>
  </w:num>
  <w:num w:numId="9">
    <w:abstractNumId w:val="12"/>
  </w:num>
  <w:num w:numId="10">
    <w:abstractNumId w:val="15"/>
  </w:num>
  <w:num w:numId="11">
    <w:abstractNumId w:val="9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13"/>
  </w:num>
  <w:num w:numId="16">
    <w:abstractNumId w:val="14"/>
  </w:num>
  <w:num w:numId="17">
    <w:abstractNumId w:val="4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10B1C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96F3C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508A"/>
    <w:rsid w:val="00275B12"/>
    <w:rsid w:val="0028087F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2BAC"/>
    <w:rsid w:val="004C7A1D"/>
    <w:rsid w:val="004E171E"/>
    <w:rsid w:val="004E68EA"/>
    <w:rsid w:val="004E7FF6"/>
    <w:rsid w:val="004F4E04"/>
    <w:rsid w:val="004F5637"/>
    <w:rsid w:val="00501A08"/>
    <w:rsid w:val="005069DF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B0A1C"/>
    <w:rsid w:val="005C0A20"/>
    <w:rsid w:val="005D6A31"/>
    <w:rsid w:val="005E04EA"/>
    <w:rsid w:val="005E2645"/>
    <w:rsid w:val="00600746"/>
    <w:rsid w:val="00601BC3"/>
    <w:rsid w:val="00604D5A"/>
    <w:rsid w:val="00606550"/>
    <w:rsid w:val="00617FCB"/>
    <w:rsid w:val="00644F55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A7BDF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0735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B21E7"/>
    <w:rsid w:val="008D3FD2"/>
    <w:rsid w:val="008E2A9A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C71B3"/>
    <w:rsid w:val="009E41A3"/>
    <w:rsid w:val="009E59A3"/>
    <w:rsid w:val="009E6A90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6548B"/>
    <w:rsid w:val="00A740B9"/>
    <w:rsid w:val="00A821D9"/>
    <w:rsid w:val="00A96342"/>
    <w:rsid w:val="00A97233"/>
    <w:rsid w:val="00AA0562"/>
    <w:rsid w:val="00AB21D1"/>
    <w:rsid w:val="00AE127D"/>
    <w:rsid w:val="00AF187F"/>
    <w:rsid w:val="00B14882"/>
    <w:rsid w:val="00B253BD"/>
    <w:rsid w:val="00B36082"/>
    <w:rsid w:val="00B4035A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6ABF"/>
    <w:rsid w:val="00CC7BF3"/>
    <w:rsid w:val="00CE0D21"/>
    <w:rsid w:val="00D00617"/>
    <w:rsid w:val="00D047D9"/>
    <w:rsid w:val="00D10091"/>
    <w:rsid w:val="00D25832"/>
    <w:rsid w:val="00D30B6A"/>
    <w:rsid w:val="00D363C9"/>
    <w:rsid w:val="00D37EA4"/>
    <w:rsid w:val="00D420DA"/>
    <w:rsid w:val="00D42531"/>
    <w:rsid w:val="00D64930"/>
    <w:rsid w:val="00D663E8"/>
    <w:rsid w:val="00D67484"/>
    <w:rsid w:val="00D73817"/>
    <w:rsid w:val="00D84741"/>
    <w:rsid w:val="00D93FE2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3668"/>
    <w:rsid w:val="00E74FDC"/>
    <w:rsid w:val="00E83E91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37D5B"/>
    <w:rsid w:val="00F42AEF"/>
    <w:rsid w:val="00F44BD4"/>
    <w:rsid w:val="00F468C2"/>
    <w:rsid w:val="00F46F2E"/>
    <w:rsid w:val="00F549A5"/>
    <w:rsid w:val="00F65F1A"/>
    <w:rsid w:val="00F66BF1"/>
    <w:rsid w:val="00F81B04"/>
    <w:rsid w:val="00F8291B"/>
    <w:rsid w:val="00F92170"/>
    <w:rsid w:val="00F92F2A"/>
    <w:rsid w:val="00F94B72"/>
    <w:rsid w:val="00FA45B3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BD998899-4EC5-47B0-82AC-30FD8312C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99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1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6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0.bin"/><Relationship Id="rId1827" Type="http://schemas.openxmlformats.org/officeDocument/2006/relationships/image" Target="media/image887.wmf"/><Relationship Id="rId21" Type="http://schemas.openxmlformats.org/officeDocument/2006/relationships/oleObject" Target="embeddings/oleObject5.bin"/><Relationship Id="rId170" Type="http://schemas.openxmlformats.org/officeDocument/2006/relationships/oleObject" Target="embeddings/oleObject93.bin"/><Relationship Id="rId268" Type="http://schemas.openxmlformats.org/officeDocument/2006/relationships/oleObject" Target="embeddings/oleObject143.bin"/><Relationship Id="rId475" Type="http://schemas.openxmlformats.org/officeDocument/2006/relationships/image" Target="media/image224.wmf"/><Relationship Id="rId682" Type="http://schemas.openxmlformats.org/officeDocument/2006/relationships/oleObject" Target="embeddings/oleObject350.bin"/><Relationship Id="rId128" Type="http://schemas.openxmlformats.org/officeDocument/2006/relationships/image" Target="media/image52.wmf"/><Relationship Id="rId335" Type="http://schemas.openxmlformats.org/officeDocument/2006/relationships/image" Target="media/image154.wmf"/><Relationship Id="rId542" Type="http://schemas.openxmlformats.org/officeDocument/2006/relationships/oleObject" Target="embeddings/oleObject280.bin"/><Relationship Id="rId987" Type="http://schemas.openxmlformats.org/officeDocument/2006/relationships/image" Target="media/image478.wmf"/><Relationship Id="rId1172" Type="http://schemas.openxmlformats.org/officeDocument/2006/relationships/oleObject" Target="embeddings/oleObject596.bin"/><Relationship Id="rId402" Type="http://schemas.openxmlformats.org/officeDocument/2006/relationships/oleObject" Target="embeddings/oleObject210.bin"/><Relationship Id="rId847" Type="http://schemas.openxmlformats.org/officeDocument/2006/relationships/oleObject" Target="embeddings/oleObject434.bin"/><Relationship Id="rId1032" Type="http://schemas.openxmlformats.org/officeDocument/2006/relationships/oleObject" Target="embeddings/oleObject527.bin"/><Relationship Id="rId1477" Type="http://schemas.openxmlformats.org/officeDocument/2006/relationships/image" Target="media/image725.wmf"/><Relationship Id="rId1684" Type="http://schemas.openxmlformats.org/officeDocument/2006/relationships/oleObject" Target="embeddings/oleObject864.bin"/><Relationship Id="rId707" Type="http://schemas.openxmlformats.org/officeDocument/2006/relationships/image" Target="media/image340.wmf"/><Relationship Id="rId914" Type="http://schemas.openxmlformats.org/officeDocument/2006/relationships/oleObject" Target="embeddings/oleObject468.bin"/><Relationship Id="rId1337" Type="http://schemas.openxmlformats.org/officeDocument/2006/relationships/image" Target="media/image655.wmf"/><Relationship Id="rId1544" Type="http://schemas.openxmlformats.org/officeDocument/2006/relationships/oleObject" Target="embeddings/oleObject781.bin"/><Relationship Id="rId1751" Type="http://schemas.openxmlformats.org/officeDocument/2006/relationships/image" Target="media/image849.wmf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711.bin"/><Relationship Id="rId1611" Type="http://schemas.openxmlformats.org/officeDocument/2006/relationships/image" Target="media/image785.wmf"/><Relationship Id="rId192" Type="http://schemas.openxmlformats.org/officeDocument/2006/relationships/oleObject" Target="embeddings/oleObject104.bin"/><Relationship Id="rId1709" Type="http://schemas.openxmlformats.org/officeDocument/2006/relationships/image" Target="media/image828.wmf"/><Relationship Id="rId497" Type="http://schemas.openxmlformats.org/officeDocument/2006/relationships/image" Target="media/image235.wmf"/><Relationship Id="rId357" Type="http://schemas.openxmlformats.org/officeDocument/2006/relationships/oleObject" Target="embeddings/oleObject187.bin"/><Relationship Id="rId1194" Type="http://schemas.openxmlformats.org/officeDocument/2006/relationships/image" Target="media/image583.wmf"/><Relationship Id="rId217" Type="http://schemas.openxmlformats.org/officeDocument/2006/relationships/oleObject" Target="embeddings/oleObject118.bin"/><Relationship Id="rId564" Type="http://schemas.openxmlformats.org/officeDocument/2006/relationships/oleObject" Target="embeddings/oleObject291.bin"/><Relationship Id="rId771" Type="http://schemas.openxmlformats.org/officeDocument/2006/relationships/oleObject" Target="embeddings/oleObject393.bin"/><Relationship Id="rId869" Type="http://schemas.openxmlformats.org/officeDocument/2006/relationships/image" Target="media/image419.wmf"/><Relationship Id="rId1499" Type="http://schemas.openxmlformats.org/officeDocument/2006/relationships/image" Target="media/image736.wmf"/><Relationship Id="rId424" Type="http://schemas.openxmlformats.org/officeDocument/2006/relationships/oleObject" Target="embeddings/oleObject221.bin"/><Relationship Id="rId631" Type="http://schemas.openxmlformats.org/officeDocument/2006/relationships/image" Target="media/image302.wmf"/><Relationship Id="rId729" Type="http://schemas.openxmlformats.org/officeDocument/2006/relationships/image" Target="media/image352.wmf"/><Relationship Id="rId1054" Type="http://schemas.openxmlformats.org/officeDocument/2006/relationships/image" Target="media/image512.wmf"/><Relationship Id="rId1261" Type="http://schemas.openxmlformats.org/officeDocument/2006/relationships/image" Target="media/image617.wmf"/><Relationship Id="rId1359" Type="http://schemas.openxmlformats.org/officeDocument/2006/relationships/image" Target="media/image666.wmf"/><Relationship Id="rId936" Type="http://schemas.openxmlformats.org/officeDocument/2006/relationships/oleObject" Target="embeddings/oleObject479.bin"/><Relationship Id="rId1121" Type="http://schemas.openxmlformats.org/officeDocument/2006/relationships/oleObject" Target="embeddings/oleObject571.bin"/><Relationship Id="rId1219" Type="http://schemas.openxmlformats.org/officeDocument/2006/relationships/oleObject" Target="embeddings/oleObject619.bin"/><Relationship Id="rId1566" Type="http://schemas.openxmlformats.org/officeDocument/2006/relationships/oleObject" Target="embeddings/oleObject792.bin"/><Relationship Id="rId1773" Type="http://schemas.openxmlformats.org/officeDocument/2006/relationships/image" Target="media/image860.wmf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22.bin"/><Relationship Id="rId1633" Type="http://schemas.openxmlformats.org/officeDocument/2006/relationships/image" Target="media/image790.wmf"/><Relationship Id="rId1700" Type="http://schemas.openxmlformats.org/officeDocument/2006/relationships/oleObject" Target="embeddings/oleObject872.bin"/><Relationship Id="rId281" Type="http://schemas.openxmlformats.org/officeDocument/2006/relationships/image" Target="media/image127.wmf"/><Relationship Id="rId141" Type="http://schemas.openxmlformats.org/officeDocument/2006/relationships/oleObject" Target="embeddings/oleObject78.bin"/><Relationship Id="rId379" Type="http://schemas.openxmlformats.org/officeDocument/2006/relationships/oleObject" Target="embeddings/oleObject198.bin"/><Relationship Id="rId586" Type="http://schemas.openxmlformats.org/officeDocument/2006/relationships/oleObject" Target="embeddings/oleObject302.bin"/><Relationship Id="rId793" Type="http://schemas.openxmlformats.org/officeDocument/2006/relationships/image" Target="media/image384.wmf"/><Relationship Id="rId7" Type="http://schemas.openxmlformats.org/officeDocument/2006/relationships/endnotes" Target="endnotes.xml"/><Relationship Id="rId239" Type="http://schemas.openxmlformats.org/officeDocument/2006/relationships/oleObject" Target="embeddings/oleObject129.bin"/><Relationship Id="rId446" Type="http://schemas.openxmlformats.org/officeDocument/2006/relationships/oleObject" Target="embeddings/oleObject232.bin"/><Relationship Id="rId653" Type="http://schemas.openxmlformats.org/officeDocument/2006/relationships/image" Target="media/image313.wmf"/><Relationship Id="rId1076" Type="http://schemas.openxmlformats.org/officeDocument/2006/relationships/image" Target="media/image523.wmf"/><Relationship Id="rId1283" Type="http://schemas.openxmlformats.org/officeDocument/2006/relationships/image" Target="media/image628.wmf"/><Relationship Id="rId1490" Type="http://schemas.openxmlformats.org/officeDocument/2006/relationships/oleObject" Target="embeddings/oleObject754.bin"/><Relationship Id="rId306" Type="http://schemas.openxmlformats.org/officeDocument/2006/relationships/oleObject" Target="embeddings/oleObject162.bin"/><Relationship Id="rId860" Type="http://schemas.openxmlformats.org/officeDocument/2006/relationships/oleObject" Target="embeddings/oleObject441.bin"/><Relationship Id="rId958" Type="http://schemas.openxmlformats.org/officeDocument/2006/relationships/oleObject" Target="embeddings/oleObject490.bin"/><Relationship Id="rId1143" Type="http://schemas.openxmlformats.org/officeDocument/2006/relationships/oleObject" Target="embeddings/oleObject582.bin"/><Relationship Id="rId1588" Type="http://schemas.openxmlformats.org/officeDocument/2006/relationships/oleObject" Target="embeddings/oleObject810.bin"/><Relationship Id="rId1795" Type="http://schemas.openxmlformats.org/officeDocument/2006/relationships/image" Target="media/image871.wmf"/><Relationship Id="rId87" Type="http://schemas.openxmlformats.org/officeDocument/2006/relationships/oleObject" Target="embeddings/oleObject47.bin"/><Relationship Id="rId513" Type="http://schemas.openxmlformats.org/officeDocument/2006/relationships/image" Target="media/image243.wmf"/><Relationship Id="rId720" Type="http://schemas.openxmlformats.org/officeDocument/2006/relationships/image" Target="media/image347.wmf"/><Relationship Id="rId818" Type="http://schemas.openxmlformats.org/officeDocument/2006/relationships/oleObject" Target="embeddings/oleObject420.bin"/><Relationship Id="rId1350" Type="http://schemas.openxmlformats.org/officeDocument/2006/relationships/oleObject" Target="embeddings/oleObject684.bin"/><Relationship Id="rId1448" Type="http://schemas.openxmlformats.org/officeDocument/2006/relationships/oleObject" Target="embeddings/oleObject733.bin"/><Relationship Id="rId1655" Type="http://schemas.openxmlformats.org/officeDocument/2006/relationships/image" Target="media/image801.wmf"/><Relationship Id="rId1003" Type="http://schemas.openxmlformats.org/officeDocument/2006/relationships/image" Target="media/image486.wmf"/><Relationship Id="rId1210" Type="http://schemas.openxmlformats.org/officeDocument/2006/relationships/image" Target="media/image591.wmf"/><Relationship Id="rId1308" Type="http://schemas.openxmlformats.org/officeDocument/2006/relationships/oleObject" Target="embeddings/oleObject663.bin"/><Relationship Id="rId1515" Type="http://schemas.openxmlformats.org/officeDocument/2006/relationships/image" Target="media/image744.wmf"/><Relationship Id="rId1722" Type="http://schemas.openxmlformats.org/officeDocument/2006/relationships/oleObject" Target="embeddings/oleObject883.bin"/><Relationship Id="rId14" Type="http://schemas.openxmlformats.org/officeDocument/2006/relationships/image" Target="media/image7.png"/><Relationship Id="rId163" Type="http://schemas.openxmlformats.org/officeDocument/2006/relationships/image" Target="media/image69.wmf"/><Relationship Id="rId370" Type="http://schemas.openxmlformats.org/officeDocument/2006/relationships/image" Target="media/image172.wmf"/><Relationship Id="rId230" Type="http://schemas.openxmlformats.org/officeDocument/2006/relationships/image" Target="media/image101.wmf"/><Relationship Id="rId468" Type="http://schemas.openxmlformats.org/officeDocument/2006/relationships/oleObject" Target="embeddings/oleObject243.bin"/><Relationship Id="rId675" Type="http://schemas.openxmlformats.org/officeDocument/2006/relationships/image" Target="media/image324.wmf"/><Relationship Id="rId882" Type="http://schemas.openxmlformats.org/officeDocument/2006/relationships/oleObject" Target="embeddings/oleObject452.bin"/><Relationship Id="rId1098" Type="http://schemas.openxmlformats.org/officeDocument/2006/relationships/image" Target="media/image534.wmf"/><Relationship Id="rId328" Type="http://schemas.openxmlformats.org/officeDocument/2006/relationships/image" Target="media/image150.emf"/><Relationship Id="rId535" Type="http://schemas.openxmlformats.org/officeDocument/2006/relationships/image" Target="media/image254.wmf"/><Relationship Id="rId742" Type="http://schemas.openxmlformats.org/officeDocument/2006/relationships/oleObject" Target="embeddings/oleObject379.bin"/><Relationship Id="rId1165" Type="http://schemas.openxmlformats.org/officeDocument/2006/relationships/oleObject" Target="embeddings/oleObject593.bin"/><Relationship Id="rId1372" Type="http://schemas.openxmlformats.org/officeDocument/2006/relationships/oleObject" Target="embeddings/oleObject695.bin"/><Relationship Id="rId602" Type="http://schemas.openxmlformats.org/officeDocument/2006/relationships/oleObject" Target="embeddings/oleObject310.bin"/><Relationship Id="rId1025" Type="http://schemas.openxmlformats.org/officeDocument/2006/relationships/image" Target="media/image497.wmf"/><Relationship Id="rId1232" Type="http://schemas.openxmlformats.org/officeDocument/2006/relationships/oleObject" Target="embeddings/oleObject625.bin"/><Relationship Id="rId1677" Type="http://schemas.openxmlformats.org/officeDocument/2006/relationships/image" Target="media/image812.wmf"/><Relationship Id="rId907" Type="http://schemas.openxmlformats.org/officeDocument/2006/relationships/image" Target="media/image438.wmf"/><Relationship Id="rId1537" Type="http://schemas.openxmlformats.org/officeDocument/2006/relationships/image" Target="media/image755.wmf"/><Relationship Id="rId1744" Type="http://schemas.openxmlformats.org/officeDocument/2006/relationships/oleObject" Target="embeddings/oleObject894.bin"/><Relationship Id="rId36" Type="http://schemas.openxmlformats.org/officeDocument/2006/relationships/image" Target="media/image19.wmf"/><Relationship Id="rId1604" Type="http://schemas.openxmlformats.org/officeDocument/2006/relationships/oleObject" Target="embeddings/oleObject818.bin"/><Relationship Id="rId185" Type="http://schemas.openxmlformats.org/officeDocument/2006/relationships/oleObject" Target="embeddings/oleObject100.bin"/><Relationship Id="rId1811" Type="http://schemas.openxmlformats.org/officeDocument/2006/relationships/image" Target="media/image879.wmf"/><Relationship Id="rId392" Type="http://schemas.openxmlformats.org/officeDocument/2006/relationships/oleObject" Target="embeddings/oleObject205.bin"/><Relationship Id="rId697" Type="http://schemas.openxmlformats.org/officeDocument/2006/relationships/image" Target="media/image335.wmf"/><Relationship Id="rId252" Type="http://schemas.openxmlformats.org/officeDocument/2006/relationships/oleObject" Target="embeddings/oleObject135.bin"/><Relationship Id="rId1187" Type="http://schemas.openxmlformats.org/officeDocument/2006/relationships/image" Target="media/image579.emf"/><Relationship Id="rId112" Type="http://schemas.openxmlformats.org/officeDocument/2006/relationships/oleObject" Target="embeddings/oleObject64.bin"/><Relationship Id="rId557" Type="http://schemas.openxmlformats.org/officeDocument/2006/relationships/image" Target="media/image265.wmf"/><Relationship Id="rId764" Type="http://schemas.openxmlformats.org/officeDocument/2006/relationships/image" Target="media/image370.wmf"/><Relationship Id="rId971" Type="http://schemas.openxmlformats.org/officeDocument/2006/relationships/image" Target="media/image470.wmf"/><Relationship Id="rId1394" Type="http://schemas.openxmlformats.org/officeDocument/2006/relationships/oleObject" Target="embeddings/oleObject706.bin"/><Relationship Id="rId1699" Type="http://schemas.openxmlformats.org/officeDocument/2006/relationships/image" Target="media/image823.wmf"/><Relationship Id="rId417" Type="http://schemas.openxmlformats.org/officeDocument/2006/relationships/image" Target="media/image195.wmf"/><Relationship Id="rId624" Type="http://schemas.openxmlformats.org/officeDocument/2006/relationships/oleObject" Target="embeddings/oleObject321.bin"/><Relationship Id="rId831" Type="http://schemas.openxmlformats.org/officeDocument/2006/relationships/image" Target="media/image400.png"/><Relationship Id="rId1047" Type="http://schemas.openxmlformats.org/officeDocument/2006/relationships/oleObject" Target="embeddings/oleObject534.bin"/><Relationship Id="rId1254" Type="http://schemas.openxmlformats.org/officeDocument/2006/relationships/oleObject" Target="embeddings/oleObject636.bin"/><Relationship Id="rId1461" Type="http://schemas.openxmlformats.org/officeDocument/2006/relationships/image" Target="media/image717.wmf"/><Relationship Id="rId929" Type="http://schemas.openxmlformats.org/officeDocument/2006/relationships/image" Target="media/image449.wmf"/><Relationship Id="rId1114" Type="http://schemas.openxmlformats.org/officeDocument/2006/relationships/image" Target="media/image542.wmf"/><Relationship Id="rId1321" Type="http://schemas.openxmlformats.org/officeDocument/2006/relationships/image" Target="media/image647.wmf"/><Relationship Id="rId1559" Type="http://schemas.openxmlformats.org/officeDocument/2006/relationships/image" Target="media/image766.wmf"/><Relationship Id="rId1766" Type="http://schemas.openxmlformats.org/officeDocument/2006/relationships/oleObject" Target="embeddings/oleObject905.bin"/><Relationship Id="rId58" Type="http://schemas.openxmlformats.org/officeDocument/2006/relationships/image" Target="media/image30.wmf"/><Relationship Id="rId1419" Type="http://schemas.openxmlformats.org/officeDocument/2006/relationships/image" Target="media/image696.wmf"/><Relationship Id="rId1626" Type="http://schemas.openxmlformats.org/officeDocument/2006/relationships/oleObject" Target="embeddings/oleObject833.bin"/><Relationship Id="rId1833" Type="http://schemas.openxmlformats.org/officeDocument/2006/relationships/fontTable" Target="fontTable.xml"/><Relationship Id="rId274" Type="http://schemas.openxmlformats.org/officeDocument/2006/relationships/oleObject" Target="embeddings/oleObject146.bin"/><Relationship Id="rId481" Type="http://schemas.openxmlformats.org/officeDocument/2006/relationships/image" Target="media/image227.wmf"/><Relationship Id="rId134" Type="http://schemas.openxmlformats.org/officeDocument/2006/relationships/image" Target="media/image55.wmf"/><Relationship Id="rId579" Type="http://schemas.openxmlformats.org/officeDocument/2006/relationships/image" Target="media/image276.wmf"/><Relationship Id="rId786" Type="http://schemas.openxmlformats.org/officeDocument/2006/relationships/image" Target="media/image381.wmf"/><Relationship Id="rId993" Type="http://schemas.openxmlformats.org/officeDocument/2006/relationships/image" Target="media/image481.wmf"/><Relationship Id="rId341" Type="http://schemas.openxmlformats.org/officeDocument/2006/relationships/image" Target="media/image157.wmf"/><Relationship Id="rId439" Type="http://schemas.openxmlformats.org/officeDocument/2006/relationships/image" Target="media/image206.wmf"/><Relationship Id="rId646" Type="http://schemas.openxmlformats.org/officeDocument/2006/relationships/oleObject" Target="embeddings/oleObject332.bin"/><Relationship Id="rId1069" Type="http://schemas.openxmlformats.org/officeDocument/2006/relationships/oleObject" Target="embeddings/oleObject545.bin"/><Relationship Id="rId1276" Type="http://schemas.openxmlformats.org/officeDocument/2006/relationships/oleObject" Target="embeddings/oleObject647.bin"/><Relationship Id="rId1483" Type="http://schemas.openxmlformats.org/officeDocument/2006/relationships/image" Target="media/image728.wmf"/><Relationship Id="rId201" Type="http://schemas.openxmlformats.org/officeDocument/2006/relationships/oleObject" Target="embeddings/oleObject109.bin"/><Relationship Id="rId506" Type="http://schemas.openxmlformats.org/officeDocument/2006/relationships/oleObject" Target="embeddings/oleObject262.bin"/><Relationship Id="rId853" Type="http://schemas.openxmlformats.org/officeDocument/2006/relationships/oleObject" Target="embeddings/oleObject437.bin"/><Relationship Id="rId1136" Type="http://schemas.openxmlformats.org/officeDocument/2006/relationships/image" Target="media/image553.wmf"/><Relationship Id="rId1690" Type="http://schemas.openxmlformats.org/officeDocument/2006/relationships/oleObject" Target="embeddings/oleObject867.bin"/><Relationship Id="rId1788" Type="http://schemas.openxmlformats.org/officeDocument/2006/relationships/oleObject" Target="embeddings/oleObject916.bin"/><Relationship Id="rId713" Type="http://schemas.openxmlformats.org/officeDocument/2006/relationships/oleObject" Target="embeddings/oleObject365.bin"/><Relationship Id="rId920" Type="http://schemas.openxmlformats.org/officeDocument/2006/relationships/oleObject" Target="embeddings/oleObject471.bin"/><Relationship Id="rId1343" Type="http://schemas.openxmlformats.org/officeDocument/2006/relationships/image" Target="media/image658.wmf"/><Relationship Id="rId1550" Type="http://schemas.openxmlformats.org/officeDocument/2006/relationships/oleObject" Target="embeddings/oleObject784.bin"/><Relationship Id="rId1648" Type="http://schemas.openxmlformats.org/officeDocument/2006/relationships/oleObject" Target="embeddings/oleObject846.bin"/><Relationship Id="rId1203" Type="http://schemas.openxmlformats.org/officeDocument/2006/relationships/oleObject" Target="embeddings/oleObject611.bin"/><Relationship Id="rId1410" Type="http://schemas.openxmlformats.org/officeDocument/2006/relationships/oleObject" Target="embeddings/oleObject714.bin"/><Relationship Id="rId1508" Type="http://schemas.openxmlformats.org/officeDocument/2006/relationships/oleObject" Target="embeddings/oleObject763.bin"/><Relationship Id="rId1715" Type="http://schemas.openxmlformats.org/officeDocument/2006/relationships/image" Target="media/image831.wmf"/><Relationship Id="rId296" Type="http://schemas.openxmlformats.org/officeDocument/2006/relationships/oleObject" Target="embeddings/oleObject157.bin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190.bin"/><Relationship Id="rId570" Type="http://schemas.openxmlformats.org/officeDocument/2006/relationships/oleObject" Target="embeddings/oleObject294.bin"/><Relationship Id="rId223" Type="http://schemas.openxmlformats.org/officeDocument/2006/relationships/oleObject" Target="embeddings/oleObject121.bin"/><Relationship Id="rId430" Type="http://schemas.openxmlformats.org/officeDocument/2006/relationships/oleObject" Target="embeddings/oleObject224.bin"/><Relationship Id="rId668" Type="http://schemas.openxmlformats.org/officeDocument/2006/relationships/oleObject" Target="embeddings/oleObject343.bin"/><Relationship Id="rId875" Type="http://schemas.openxmlformats.org/officeDocument/2006/relationships/image" Target="media/image422.wmf"/><Relationship Id="rId1060" Type="http://schemas.openxmlformats.org/officeDocument/2006/relationships/image" Target="media/image515.wmf"/><Relationship Id="rId1298" Type="http://schemas.openxmlformats.org/officeDocument/2006/relationships/oleObject" Target="embeddings/oleObject658.bin"/><Relationship Id="rId528" Type="http://schemas.openxmlformats.org/officeDocument/2006/relationships/oleObject" Target="embeddings/oleObject273.bin"/><Relationship Id="rId735" Type="http://schemas.openxmlformats.org/officeDocument/2006/relationships/image" Target="media/image355.wmf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64.wmf"/><Relationship Id="rId1365" Type="http://schemas.openxmlformats.org/officeDocument/2006/relationships/image" Target="media/image669.wmf"/><Relationship Id="rId1572" Type="http://schemas.openxmlformats.org/officeDocument/2006/relationships/oleObject" Target="embeddings/oleObject795.bin"/><Relationship Id="rId1018" Type="http://schemas.openxmlformats.org/officeDocument/2006/relationships/oleObject" Target="embeddings/oleObject520.bin"/><Relationship Id="rId1225" Type="http://schemas.openxmlformats.org/officeDocument/2006/relationships/oleObject" Target="embeddings/oleObject622.bin"/><Relationship Id="rId1432" Type="http://schemas.openxmlformats.org/officeDocument/2006/relationships/oleObject" Target="embeddings/oleObject725.bin"/><Relationship Id="rId71" Type="http://schemas.openxmlformats.org/officeDocument/2006/relationships/oleObject" Target="embeddings/oleObject31.bin"/><Relationship Id="rId802" Type="http://schemas.openxmlformats.org/officeDocument/2006/relationships/oleObject" Target="embeddings/oleObject411.bin"/><Relationship Id="rId1737" Type="http://schemas.openxmlformats.org/officeDocument/2006/relationships/image" Target="media/image842.wmf"/><Relationship Id="rId29" Type="http://schemas.openxmlformats.org/officeDocument/2006/relationships/oleObject" Target="embeddings/oleObject9.bin"/><Relationship Id="rId178" Type="http://schemas.openxmlformats.org/officeDocument/2006/relationships/image" Target="media/image77.wmf"/><Relationship Id="rId1804" Type="http://schemas.openxmlformats.org/officeDocument/2006/relationships/oleObject" Target="embeddings/oleObject924.bin"/><Relationship Id="rId385" Type="http://schemas.openxmlformats.org/officeDocument/2006/relationships/oleObject" Target="embeddings/oleObject201.bin"/><Relationship Id="rId592" Type="http://schemas.openxmlformats.org/officeDocument/2006/relationships/oleObject" Target="embeddings/oleObject305.bin"/><Relationship Id="rId245" Type="http://schemas.openxmlformats.org/officeDocument/2006/relationships/image" Target="media/image109.wmf"/><Relationship Id="rId452" Type="http://schemas.openxmlformats.org/officeDocument/2006/relationships/oleObject" Target="embeddings/oleObject235.bin"/><Relationship Id="rId897" Type="http://schemas.openxmlformats.org/officeDocument/2006/relationships/image" Target="media/image433.wmf"/><Relationship Id="rId1082" Type="http://schemas.openxmlformats.org/officeDocument/2006/relationships/image" Target="media/image526.wmf"/><Relationship Id="rId105" Type="http://schemas.openxmlformats.org/officeDocument/2006/relationships/image" Target="media/image40.wmf"/><Relationship Id="rId312" Type="http://schemas.openxmlformats.org/officeDocument/2006/relationships/oleObject" Target="embeddings/oleObject165.bin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493.bin"/><Relationship Id="rId1387" Type="http://schemas.openxmlformats.org/officeDocument/2006/relationships/image" Target="media/image680.wmf"/><Relationship Id="rId1594" Type="http://schemas.openxmlformats.org/officeDocument/2006/relationships/oleObject" Target="embeddings/oleObject813.bin"/><Relationship Id="rId93" Type="http://schemas.openxmlformats.org/officeDocument/2006/relationships/oleObject" Target="embeddings/oleObject53.bin"/><Relationship Id="rId617" Type="http://schemas.openxmlformats.org/officeDocument/2006/relationships/image" Target="media/image295.wmf"/><Relationship Id="rId824" Type="http://schemas.openxmlformats.org/officeDocument/2006/relationships/oleObject" Target="embeddings/oleObject423.bin"/><Relationship Id="rId1247" Type="http://schemas.openxmlformats.org/officeDocument/2006/relationships/image" Target="media/image610.wmf"/><Relationship Id="rId1454" Type="http://schemas.openxmlformats.org/officeDocument/2006/relationships/oleObject" Target="embeddings/oleObject736.bin"/><Relationship Id="rId1661" Type="http://schemas.openxmlformats.org/officeDocument/2006/relationships/image" Target="media/image804.wmf"/><Relationship Id="rId1107" Type="http://schemas.openxmlformats.org/officeDocument/2006/relationships/oleObject" Target="embeddings/oleObject564.bin"/><Relationship Id="rId1314" Type="http://schemas.openxmlformats.org/officeDocument/2006/relationships/oleObject" Target="embeddings/oleObject666.bin"/><Relationship Id="rId1521" Type="http://schemas.openxmlformats.org/officeDocument/2006/relationships/image" Target="media/image747.wmf"/><Relationship Id="rId1759" Type="http://schemas.openxmlformats.org/officeDocument/2006/relationships/image" Target="media/image853.wmf"/><Relationship Id="rId1619" Type="http://schemas.openxmlformats.org/officeDocument/2006/relationships/oleObject" Target="embeddings/oleObject826.bin"/><Relationship Id="rId1826" Type="http://schemas.openxmlformats.org/officeDocument/2006/relationships/oleObject" Target="embeddings/oleObject935.bin"/><Relationship Id="rId20" Type="http://schemas.openxmlformats.org/officeDocument/2006/relationships/image" Target="media/image11.wmf"/><Relationship Id="rId267" Type="http://schemas.openxmlformats.org/officeDocument/2006/relationships/image" Target="media/image120.wmf"/><Relationship Id="rId474" Type="http://schemas.openxmlformats.org/officeDocument/2006/relationships/oleObject" Target="embeddings/oleObject246.bin"/><Relationship Id="rId127" Type="http://schemas.openxmlformats.org/officeDocument/2006/relationships/oleObject" Target="embeddings/oleObject71.bin"/><Relationship Id="rId681" Type="http://schemas.openxmlformats.org/officeDocument/2006/relationships/image" Target="media/image327.wmf"/><Relationship Id="rId779" Type="http://schemas.openxmlformats.org/officeDocument/2006/relationships/oleObject" Target="embeddings/oleObject397.bin"/><Relationship Id="rId986" Type="http://schemas.openxmlformats.org/officeDocument/2006/relationships/oleObject" Target="embeddings/oleObject504.bin"/><Relationship Id="rId334" Type="http://schemas.openxmlformats.org/officeDocument/2006/relationships/oleObject" Target="embeddings/oleObject176.bin"/><Relationship Id="rId541" Type="http://schemas.openxmlformats.org/officeDocument/2006/relationships/image" Target="media/image257.wmf"/><Relationship Id="rId639" Type="http://schemas.openxmlformats.org/officeDocument/2006/relationships/image" Target="media/image306.wmf"/><Relationship Id="rId1171" Type="http://schemas.openxmlformats.org/officeDocument/2006/relationships/image" Target="media/image571.wmf"/><Relationship Id="rId1269" Type="http://schemas.openxmlformats.org/officeDocument/2006/relationships/image" Target="media/image621.wmf"/><Relationship Id="rId1476" Type="http://schemas.openxmlformats.org/officeDocument/2006/relationships/oleObject" Target="embeddings/oleObject747.bin"/><Relationship Id="rId401" Type="http://schemas.openxmlformats.org/officeDocument/2006/relationships/image" Target="media/image187.wmf"/><Relationship Id="rId846" Type="http://schemas.openxmlformats.org/officeDocument/2006/relationships/image" Target="media/image408.wmf"/><Relationship Id="rId1031" Type="http://schemas.openxmlformats.org/officeDocument/2006/relationships/image" Target="media/image500.wmf"/><Relationship Id="rId1129" Type="http://schemas.openxmlformats.org/officeDocument/2006/relationships/oleObject" Target="embeddings/oleObject575.bin"/><Relationship Id="rId1683" Type="http://schemas.openxmlformats.org/officeDocument/2006/relationships/image" Target="media/image815.wmf"/><Relationship Id="rId706" Type="http://schemas.openxmlformats.org/officeDocument/2006/relationships/oleObject" Target="embeddings/oleObject362.bin"/><Relationship Id="rId913" Type="http://schemas.openxmlformats.org/officeDocument/2006/relationships/image" Target="media/image441.wmf"/><Relationship Id="rId1336" Type="http://schemas.openxmlformats.org/officeDocument/2006/relationships/oleObject" Target="embeddings/oleObject677.bin"/><Relationship Id="rId1543" Type="http://schemas.openxmlformats.org/officeDocument/2006/relationships/image" Target="media/image758.wmf"/><Relationship Id="rId1750" Type="http://schemas.openxmlformats.org/officeDocument/2006/relationships/oleObject" Target="embeddings/oleObject897.bin"/><Relationship Id="rId42" Type="http://schemas.openxmlformats.org/officeDocument/2006/relationships/image" Target="media/image22.wmf"/><Relationship Id="rId1403" Type="http://schemas.openxmlformats.org/officeDocument/2006/relationships/image" Target="media/image688.wmf"/><Relationship Id="rId1610" Type="http://schemas.openxmlformats.org/officeDocument/2006/relationships/oleObject" Target="embeddings/oleObject821.bin"/><Relationship Id="rId191" Type="http://schemas.openxmlformats.org/officeDocument/2006/relationships/oleObject" Target="embeddings/oleObject103.bin"/><Relationship Id="rId1708" Type="http://schemas.openxmlformats.org/officeDocument/2006/relationships/oleObject" Target="embeddings/oleObject876.bin"/><Relationship Id="rId289" Type="http://schemas.openxmlformats.org/officeDocument/2006/relationships/image" Target="media/image131.wmf"/><Relationship Id="rId496" Type="http://schemas.openxmlformats.org/officeDocument/2006/relationships/oleObject" Target="embeddings/oleObject257.bin"/><Relationship Id="rId149" Type="http://schemas.openxmlformats.org/officeDocument/2006/relationships/oleObject" Target="embeddings/oleObject82.bin"/><Relationship Id="rId356" Type="http://schemas.openxmlformats.org/officeDocument/2006/relationships/image" Target="media/image165.wmf"/><Relationship Id="rId563" Type="http://schemas.openxmlformats.org/officeDocument/2006/relationships/image" Target="media/image268.wmf"/><Relationship Id="rId770" Type="http://schemas.openxmlformats.org/officeDocument/2006/relationships/image" Target="media/image373.wmf"/><Relationship Id="rId1193" Type="http://schemas.openxmlformats.org/officeDocument/2006/relationships/oleObject" Target="embeddings/oleObject606.bin"/><Relationship Id="rId216" Type="http://schemas.openxmlformats.org/officeDocument/2006/relationships/image" Target="media/image94.wmf"/><Relationship Id="rId423" Type="http://schemas.openxmlformats.org/officeDocument/2006/relationships/image" Target="media/image198.wmf"/><Relationship Id="rId868" Type="http://schemas.openxmlformats.org/officeDocument/2006/relationships/oleObject" Target="embeddings/oleObject445.bin"/><Relationship Id="rId1053" Type="http://schemas.openxmlformats.org/officeDocument/2006/relationships/oleObject" Target="embeddings/oleObject537.bin"/><Relationship Id="rId1260" Type="http://schemas.openxmlformats.org/officeDocument/2006/relationships/oleObject" Target="embeddings/oleObject639.bin"/><Relationship Id="rId1498" Type="http://schemas.openxmlformats.org/officeDocument/2006/relationships/oleObject" Target="embeddings/oleObject758.bin"/><Relationship Id="rId630" Type="http://schemas.openxmlformats.org/officeDocument/2006/relationships/oleObject" Target="embeddings/oleObject324.bin"/><Relationship Id="rId728" Type="http://schemas.openxmlformats.org/officeDocument/2006/relationships/oleObject" Target="embeddings/oleObject372.bin"/><Relationship Id="rId935" Type="http://schemas.openxmlformats.org/officeDocument/2006/relationships/image" Target="media/image452.wmf"/><Relationship Id="rId1358" Type="http://schemas.openxmlformats.org/officeDocument/2006/relationships/oleObject" Target="embeddings/oleObject688.bin"/><Relationship Id="rId1565" Type="http://schemas.openxmlformats.org/officeDocument/2006/relationships/image" Target="media/image769.wmf"/><Relationship Id="rId1772" Type="http://schemas.openxmlformats.org/officeDocument/2006/relationships/oleObject" Target="embeddings/oleObject908.bin"/><Relationship Id="rId64" Type="http://schemas.openxmlformats.org/officeDocument/2006/relationships/image" Target="media/image33.wmf"/><Relationship Id="rId1120" Type="http://schemas.openxmlformats.org/officeDocument/2006/relationships/image" Target="media/image545.wmf"/><Relationship Id="rId1218" Type="http://schemas.openxmlformats.org/officeDocument/2006/relationships/image" Target="media/image595.wmf"/><Relationship Id="rId1425" Type="http://schemas.openxmlformats.org/officeDocument/2006/relationships/image" Target="media/image699.wmf"/><Relationship Id="rId1632" Type="http://schemas.openxmlformats.org/officeDocument/2006/relationships/oleObject" Target="embeddings/oleObject838.bin"/><Relationship Id="rId280" Type="http://schemas.openxmlformats.org/officeDocument/2006/relationships/oleObject" Target="embeddings/oleObject149.bin"/><Relationship Id="rId140" Type="http://schemas.openxmlformats.org/officeDocument/2006/relationships/image" Target="media/image58.wmf"/><Relationship Id="rId378" Type="http://schemas.openxmlformats.org/officeDocument/2006/relationships/image" Target="media/image176.wmf"/><Relationship Id="rId585" Type="http://schemas.openxmlformats.org/officeDocument/2006/relationships/image" Target="media/image279.wmf"/><Relationship Id="rId792" Type="http://schemas.openxmlformats.org/officeDocument/2006/relationships/oleObject" Target="embeddings/oleObject404.bin"/><Relationship Id="rId6" Type="http://schemas.openxmlformats.org/officeDocument/2006/relationships/footnotes" Target="footnotes.xml"/><Relationship Id="rId238" Type="http://schemas.openxmlformats.org/officeDocument/2006/relationships/image" Target="media/image105.wmf"/><Relationship Id="rId445" Type="http://schemas.openxmlformats.org/officeDocument/2006/relationships/image" Target="media/image209.wmf"/><Relationship Id="rId652" Type="http://schemas.openxmlformats.org/officeDocument/2006/relationships/oleObject" Target="embeddings/oleObject335.bin"/><Relationship Id="rId1075" Type="http://schemas.openxmlformats.org/officeDocument/2006/relationships/oleObject" Target="embeddings/oleObject548.bin"/><Relationship Id="rId1282" Type="http://schemas.openxmlformats.org/officeDocument/2006/relationships/oleObject" Target="embeddings/oleObject650.bin"/><Relationship Id="rId305" Type="http://schemas.openxmlformats.org/officeDocument/2006/relationships/image" Target="media/image139.wmf"/><Relationship Id="rId512" Type="http://schemas.openxmlformats.org/officeDocument/2006/relationships/oleObject" Target="embeddings/oleObject265.bin"/><Relationship Id="rId957" Type="http://schemas.openxmlformats.org/officeDocument/2006/relationships/image" Target="media/image463.wmf"/><Relationship Id="rId1142" Type="http://schemas.openxmlformats.org/officeDocument/2006/relationships/image" Target="media/image556.wmf"/><Relationship Id="rId1587" Type="http://schemas.openxmlformats.org/officeDocument/2006/relationships/image" Target="media/image773.wmf"/><Relationship Id="rId1794" Type="http://schemas.openxmlformats.org/officeDocument/2006/relationships/oleObject" Target="embeddings/oleObject919.bin"/><Relationship Id="rId86" Type="http://schemas.openxmlformats.org/officeDocument/2006/relationships/oleObject" Target="embeddings/oleObject46.bin"/><Relationship Id="rId817" Type="http://schemas.openxmlformats.org/officeDocument/2006/relationships/image" Target="media/image393.wmf"/><Relationship Id="rId1002" Type="http://schemas.openxmlformats.org/officeDocument/2006/relationships/oleObject" Target="embeddings/oleObject512.bin"/><Relationship Id="rId1447" Type="http://schemas.openxmlformats.org/officeDocument/2006/relationships/image" Target="media/image710.wmf"/><Relationship Id="rId1654" Type="http://schemas.openxmlformats.org/officeDocument/2006/relationships/oleObject" Target="embeddings/oleObject849.bin"/><Relationship Id="rId1307" Type="http://schemas.openxmlformats.org/officeDocument/2006/relationships/image" Target="media/image640.wmf"/><Relationship Id="rId1514" Type="http://schemas.openxmlformats.org/officeDocument/2006/relationships/oleObject" Target="embeddings/oleObject766.bin"/><Relationship Id="rId1721" Type="http://schemas.openxmlformats.org/officeDocument/2006/relationships/image" Target="media/image834.wmf"/><Relationship Id="rId13" Type="http://schemas.openxmlformats.org/officeDocument/2006/relationships/oleObject" Target="embeddings/oleObject2.bin"/><Relationship Id="rId1819" Type="http://schemas.openxmlformats.org/officeDocument/2006/relationships/image" Target="media/image883.wmf"/><Relationship Id="rId162" Type="http://schemas.openxmlformats.org/officeDocument/2006/relationships/oleObject" Target="embeddings/oleObject89.bin"/><Relationship Id="rId467" Type="http://schemas.openxmlformats.org/officeDocument/2006/relationships/image" Target="media/image220.wmf"/><Relationship Id="rId1097" Type="http://schemas.openxmlformats.org/officeDocument/2006/relationships/oleObject" Target="embeddings/oleObject559.bin"/><Relationship Id="rId674" Type="http://schemas.openxmlformats.org/officeDocument/2006/relationships/oleObject" Target="embeddings/oleObject346.bin"/><Relationship Id="rId881" Type="http://schemas.openxmlformats.org/officeDocument/2006/relationships/image" Target="media/image425.wmf"/><Relationship Id="rId979" Type="http://schemas.openxmlformats.org/officeDocument/2006/relationships/image" Target="media/image474.wmf"/><Relationship Id="rId327" Type="http://schemas.openxmlformats.org/officeDocument/2006/relationships/oleObject" Target="embeddings/oleObject173.bin"/><Relationship Id="rId534" Type="http://schemas.openxmlformats.org/officeDocument/2006/relationships/oleObject" Target="embeddings/oleObject276.bin"/><Relationship Id="rId741" Type="http://schemas.openxmlformats.org/officeDocument/2006/relationships/image" Target="media/image358.wmf"/><Relationship Id="rId839" Type="http://schemas.openxmlformats.org/officeDocument/2006/relationships/oleObject" Target="embeddings/oleObject430.bin"/><Relationship Id="rId1164" Type="http://schemas.openxmlformats.org/officeDocument/2006/relationships/image" Target="media/image567.wmf"/><Relationship Id="rId1371" Type="http://schemas.openxmlformats.org/officeDocument/2006/relationships/image" Target="media/image672.wmf"/><Relationship Id="rId1469" Type="http://schemas.openxmlformats.org/officeDocument/2006/relationships/image" Target="media/image721.wmf"/><Relationship Id="rId601" Type="http://schemas.openxmlformats.org/officeDocument/2006/relationships/image" Target="media/image287.wmf"/><Relationship Id="rId1024" Type="http://schemas.openxmlformats.org/officeDocument/2006/relationships/oleObject" Target="embeddings/oleObject523.bin"/><Relationship Id="rId1231" Type="http://schemas.openxmlformats.org/officeDocument/2006/relationships/image" Target="media/image602.wmf"/><Relationship Id="rId1676" Type="http://schemas.openxmlformats.org/officeDocument/2006/relationships/oleObject" Target="embeddings/oleObject860.bin"/><Relationship Id="rId906" Type="http://schemas.openxmlformats.org/officeDocument/2006/relationships/oleObject" Target="embeddings/oleObject464.bin"/><Relationship Id="rId1329" Type="http://schemas.openxmlformats.org/officeDocument/2006/relationships/image" Target="media/image651.wmf"/><Relationship Id="rId1536" Type="http://schemas.openxmlformats.org/officeDocument/2006/relationships/oleObject" Target="embeddings/oleObject777.bin"/><Relationship Id="rId1743" Type="http://schemas.openxmlformats.org/officeDocument/2006/relationships/image" Target="media/image845.wmf"/><Relationship Id="rId35" Type="http://schemas.openxmlformats.org/officeDocument/2006/relationships/oleObject" Target="embeddings/oleObject12.bin"/><Relationship Id="rId1603" Type="http://schemas.openxmlformats.org/officeDocument/2006/relationships/image" Target="media/image781.wmf"/><Relationship Id="rId1810" Type="http://schemas.openxmlformats.org/officeDocument/2006/relationships/oleObject" Target="embeddings/oleObject927.bin"/><Relationship Id="rId184" Type="http://schemas.openxmlformats.org/officeDocument/2006/relationships/image" Target="media/image80.wmf"/><Relationship Id="rId391" Type="http://schemas.openxmlformats.org/officeDocument/2006/relationships/image" Target="media/image182.wmf"/><Relationship Id="rId251" Type="http://schemas.openxmlformats.org/officeDocument/2006/relationships/image" Target="media/image112.wmf"/><Relationship Id="rId489" Type="http://schemas.openxmlformats.org/officeDocument/2006/relationships/image" Target="media/image231.wmf"/><Relationship Id="rId696" Type="http://schemas.openxmlformats.org/officeDocument/2006/relationships/oleObject" Target="embeddings/oleObject357.bin"/><Relationship Id="rId349" Type="http://schemas.openxmlformats.org/officeDocument/2006/relationships/oleObject" Target="embeddings/oleObject183.bin"/><Relationship Id="rId556" Type="http://schemas.openxmlformats.org/officeDocument/2006/relationships/oleObject" Target="embeddings/oleObject287.bin"/><Relationship Id="rId763" Type="http://schemas.openxmlformats.org/officeDocument/2006/relationships/oleObject" Target="embeddings/oleObject389.bin"/><Relationship Id="rId1186" Type="http://schemas.openxmlformats.org/officeDocument/2006/relationships/oleObject" Target="embeddings/oleObject603.bin"/><Relationship Id="rId1393" Type="http://schemas.openxmlformats.org/officeDocument/2006/relationships/image" Target="media/image683.wmf"/><Relationship Id="rId111" Type="http://schemas.openxmlformats.org/officeDocument/2006/relationships/image" Target="media/image43.wmf"/><Relationship Id="rId209" Type="http://schemas.openxmlformats.org/officeDocument/2006/relationships/image" Target="media/image92.wmf"/><Relationship Id="rId416" Type="http://schemas.openxmlformats.org/officeDocument/2006/relationships/oleObject" Target="embeddings/oleObject217.bin"/><Relationship Id="rId970" Type="http://schemas.openxmlformats.org/officeDocument/2006/relationships/oleObject" Target="embeddings/oleObject496.bin"/><Relationship Id="rId1046" Type="http://schemas.openxmlformats.org/officeDocument/2006/relationships/image" Target="media/image508.wmf"/><Relationship Id="rId1253" Type="http://schemas.openxmlformats.org/officeDocument/2006/relationships/image" Target="media/image613.wmf"/><Relationship Id="rId1698" Type="http://schemas.openxmlformats.org/officeDocument/2006/relationships/oleObject" Target="embeddings/oleObject871.bin"/><Relationship Id="rId623" Type="http://schemas.openxmlformats.org/officeDocument/2006/relationships/image" Target="media/image298.wmf"/><Relationship Id="rId830" Type="http://schemas.openxmlformats.org/officeDocument/2006/relationships/oleObject" Target="embeddings/oleObject426.bin"/><Relationship Id="rId928" Type="http://schemas.openxmlformats.org/officeDocument/2006/relationships/oleObject" Target="embeddings/oleObject475.bin"/><Relationship Id="rId1460" Type="http://schemas.openxmlformats.org/officeDocument/2006/relationships/oleObject" Target="embeddings/oleObject739.bin"/><Relationship Id="rId1558" Type="http://schemas.openxmlformats.org/officeDocument/2006/relationships/oleObject" Target="embeddings/oleObject788.bin"/><Relationship Id="rId1765" Type="http://schemas.openxmlformats.org/officeDocument/2006/relationships/image" Target="media/image856.wmf"/><Relationship Id="rId57" Type="http://schemas.openxmlformats.org/officeDocument/2006/relationships/oleObject" Target="embeddings/oleObject23.bin"/><Relationship Id="rId1113" Type="http://schemas.openxmlformats.org/officeDocument/2006/relationships/oleObject" Target="embeddings/oleObject567.bin"/><Relationship Id="rId1320" Type="http://schemas.openxmlformats.org/officeDocument/2006/relationships/oleObject" Target="embeddings/oleObject669.bin"/><Relationship Id="rId1418" Type="http://schemas.openxmlformats.org/officeDocument/2006/relationships/oleObject" Target="embeddings/oleObject718.bin"/><Relationship Id="rId1625" Type="http://schemas.openxmlformats.org/officeDocument/2006/relationships/oleObject" Target="embeddings/oleObject832.bin"/><Relationship Id="rId1832" Type="http://schemas.openxmlformats.org/officeDocument/2006/relationships/footer" Target="footer1.xml"/><Relationship Id="rId273" Type="http://schemas.openxmlformats.org/officeDocument/2006/relationships/image" Target="media/image123.wmf"/><Relationship Id="rId480" Type="http://schemas.openxmlformats.org/officeDocument/2006/relationships/oleObject" Target="embeddings/oleObject249.bin"/><Relationship Id="rId133" Type="http://schemas.openxmlformats.org/officeDocument/2006/relationships/oleObject" Target="embeddings/oleObject74.bin"/><Relationship Id="rId340" Type="http://schemas.openxmlformats.org/officeDocument/2006/relationships/oleObject" Target="embeddings/oleObject179.bin"/><Relationship Id="rId578" Type="http://schemas.openxmlformats.org/officeDocument/2006/relationships/oleObject" Target="embeddings/oleObject298.bin"/><Relationship Id="rId785" Type="http://schemas.openxmlformats.org/officeDocument/2006/relationships/oleObject" Target="embeddings/oleObject400.bin"/><Relationship Id="rId992" Type="http://schemas.openxmlformats.org/officeDocument/2006/relationships/oleObject" Target="embeddings/oleObject507.bin"/><Relationship Id="rId200" Type="http://schemas.openxmlformats.org/officeDocument/2006/relationships/image" Target="media/image87.wmf"/><Relationship Id="rId438" Type="http://schemas.openxmlformats.org/officeDocument/2006/relationships/oleObject" Target="embeddings/oleObject228.bin"/><Relationship Id="rId645" Type="http://schemas.openxmlformats.org/officeDocument/2006/relationships/image" Target="media/image309.wmf"/><Relationship Id="rId852" Type="http://schemas.openxmlformats.org/officeDocument/2006/relationships/image" Target="media/image411.wmf"/><Relationship Id="rId1068" Type="http://schemas.openxmlformats.org/officeDocument/2006/relationships/image" Target="media/image519.wmf"/><Relationship Id="rId1275" Type="http://schemas.openxmlformats.org/officeDocument/2006/relationships/image" Target="media/image624.wmf"/><Relationship Id="rId1482" Type="http://schemas.openxmlformats.org/officeDocument/2006/relationships/oleObject" Target="embeddings/oleObject750.bin"/><Relationship Id="rId505" Type="http://schemas.openxmlformats.org/officeDocument/2006/relationships/image" Target="media/image239.wmf"/><Relationship Id="rId712" Type="http://schemas.openxmlformats.org/officeDocument/2006/relationships/image" Target="media/image343.wmf"/><Relationship Id="rId1135" Type="http://schemas.openxmlformats.org/officeDocument/2006/relationships/oleObject" Target="embeddings/oleObject578.bin"/><Relationship Id="rId1342" Type="http://schemas.openxmlformats.org/officeDocument/2006/relationships/oleObject" Target="embeddings/oleObject680.bin"/><Relationship Id="rId1787" Type="http://schemas.openxmlformats.org/officeDocument/2006/relationships/image" Target="media/image867.wmf"/><Relationship Id="rId79" Type="http://schemas.openxmlformats.org/officeDocument/2006/relationships/oleObject" Target="embeddings/oleObject39.bin"/><Relationship Id="rId1202" Type="http://schemas.openxmlformats.org/officeDocument/2006/relationships/image" Target="media/image587.wmf"/><Relationship Id="rId1647" Type="http://schemas.openxmlformats.org/officeDocument/2006/relationships/image" Target="media/image797.wmf"/><Relationship Id="rId1507" Type="http://schemas.openxmlformats.org/officeDocument/2006/relationships/image" Target="media/image740.wmf"/><Relationship Id="rId1714" Type="http://schemas.openxmlformats.org/officeDocument/2006/relationships/oleObject" Target="embeddings/oleObject879.bin"/><Relationship Id="rId295" Type="http://schemas.openxmlformats.org/officeDocument/2006/relationships/image" Target="media/image134.wmf"/><Relationship Id="rId155" Type="http://schemas.openxmlformats.org/officeDocument/2006/relationships/image" Target="media/image65.wmf"/><Relationship Id="rId362" Type="http://schemas.openxmlformats.org/officeDocument/2006/relationships/image" Target="media/image168.wmf"/><Relationship Id="rId1297" Type="http://schemas.openxmlformats.org/officeDocument/2006/relationships/image" Target="media/image635.wmf"/><Relationship Id="rId222" Type="http://schemas.openxmlformats.org/officeDocument/2006/relationships/image" Target="media/image97.wmf"/><Relationship Id="rId667" Type="http://schemas.openxmlformats.org/officeDocument/2006/relationships/image" Target="media/image320.wmf"/><Relationship Id="rId874" Type="http://schemas.openxmlformats.org/officeDocument/2006/relationships/oleObject" Target="embeddings/oleObject448.bin"/><Relationship Id="rId527" Type="http://schemas.openxmlformats.org/officeDocument/2006/relationships/image" Target="media/image250.wmf"/><Relationship Id="rId734" Type="http://schemas.openxmlformats.org/officeDocument/2006/relationships/oleObject" Target="embeddings/oleObject375.bin"/><Relationship Id="rId941" Type="http://schemas.openxmlformats.org/officeDocument/2006/relationships/image" Target="media/image455.wmf"/><Relationship Id="rId1157" Type="http://schemas.openxmlformats.org/officeDocument/2006/relationships/oleObject" Target="embeddings/oleObject589.bin"/><Relationship Id="rId1364" Type="http://schemas.openxmlformats.org/officeDocument/2006/relationships/oleObject" Target="embeddings/oleObject691.bin"/><Relationship Id="rId1571" Type="http://schemas.openxmlformats.org/officeDocument/2006/relationships/image" Target="media/image772.wmf"/><Relationship Id="rId70" Type="http://schemas.openxmlformats.org/officeDocument/2006/relationships/oleObject" Target="embeddings/oleObject30.bin"/><Relationship Id="rId801" Type="http://schemas.openxmlformats.org/officeDocument/2006/relationships/oleObject" Target="embeddings/oleObject410.bin"/><Relationship Id="rId1017" Type="http://schemas.openxmlformats.org/officeDocument/2006/relationships/image" Target="media/image493.wmf"/><Relationship Id="rId1224" Type="http://schemas.openxmlformats.org/officeDocument/2006/relationships/image" Target="media/image598.wmf"/><Relationship Id="rId1431" Type="http://schemas.openxmlformats.org/officeDocument/2006/relationships/image" Target="media/image702.wmf"/><Relationship Id="rId1669" Type="http://schemas.openxmlformats.org/officeDocument/2006/relationships/image" Target="media/image808.wmf"/><Relationship Id="rId1529" Type="http://schemas.openxmlformats.org/officeDocument/2006/relationships/image" Target="media/image751.wmf"/><Relationship Id="rId1736" Type="http://schemas.openxmlformats.org/officeDocument/2006/relationships/oleObject" Target="embeddings/oleObject890.bin"/><Relationship Id="rId28" Type="http://schemas.openxmlformats.org/officeDocument/2006/relationships/image" Target="media/image15.wmf"/><Relationship Id="rId1803" Type="http://schemas.openxmlformats.org/officeDocument/2006/relationships/image" Target="media/image875.wmf"/><Relationship Id="rId177" Type="http://schemas.openxmlformats.org/officeDocument/2006/relationships/image" Target="media/image76.png"/><Relationship Id="rId384" Type="http://schemas.openxmlformats.org/officeDocument/2006/relationships/image" Target="media/image179.wmf"/><Relationship Id="rId591" Type="http://schemas.openxmlformats.org/officeDocument/2006/relationships/image" Target="media/image282.wmf"/><Relationship Id="rId244" Type="http://schemas.openxmlformats.org/officeDocument/2006/relationships/oleObject" Target="embeddings/oleObject131.bin"/><Relationship Id="rId689" Type="http://schemas.openxmlformats.org/officeDocument/2006/relationships/image" Target="media/image331.wmf"/><Relationship Id="rId896" Type="http://schemas.openxmlformats.org/officeDocument/2006/relationships/oleObject" Target="embeddings/oleObject459.bin"/><Relationship Id="rId1081" Type="http://schemas.openxmlformats.org/officeDocument/2006/relationships/oleObject" Target="embeddings/oleObject551.bin"/><Relationship Id="rId451" Type="http://schemas.openxmlformats.org/officeDocument/2006/relationships/image" Target="media/image212.wmf"/><Relationship Id="rId549" Type="http://schemas.openxmlformats.org/officeDocument/2006/relationships/image" Target="media/image261.wmf"/><Relationship Id="rId756" Type="http://schemas.openxmlformats.org/officeDocument/2006/relationships/image" Target="media/image366.wmf"/><Relationship Id="rId1179" Type="http://schemas.openxmlformats.org/officeDocument/2006/relationships/image" Target="media/image575.wmf"/><Relationship Id="rId1386" Type="http://schemas.openxmlformats.org/officeDocument/2006/relationships/oleObject" Target="embeddings/oleObject702.bin"/><Relationship Id="rId1593" Type="http://schemas.openxmlformats.org/officeDocument/2006/relationships/image" Target="media/image776.wmf"/><Relationship Id="rId104" Type="http://schemas.openxmlformats.org/officeDocument/2006/relationships/oleObject" Target="embeddings/oleObject60.bin"/><Relationship Id="rId311" Type="http://schemas.openxmlformats.org/officeDocument/2006/relationships/image" Target="media/image142.wmf"/><Relationship Id="rId409" Type="http://schemas.openxmlformats.org/officeDocument/2006/relationships/image" Target="media/image191.wmf"/><Relationship Id="rId963" Type="http://schemas.openxmlformats.org/officeDocument/2006/relationships/image" Target="media/image466.wmf"/><Relationship Id="rId1039" Type="http://schemas.openxmlformats.org/officeDocument/2006/relationships/image" Target="media/image504.wmf"/><Relationship Id="rId1246" Type="http://schemas.openxmlformats.org/officeDocument/2006/relationships/oleObject" Target="embeddings/oleObject632.bin"/><Relationship Id="rId92" Type="http://schemas.openxmlformats.org/officeDocument/2006/relationships/oleObject" Target="embeddings/oleObject52.bin"/><Relationship Id="rId616" Type="http://schemas.openxmlformats.org/officeDocument/2006/relationships/oleObject" Target="embeddings/oleObject317.bin"/><Relationship Id="rId823" Type="http://schemas.openxmlformats.org/officeDocument/2006/relationships/image" Target="media/image396.wmf"/><Relationship Id="rId1453" Type="http://schemas.openxmlformats.org/officeDocument/2006/relationships/image" Target="media/image713.wmf"/><Relationship Id="rId1660" Type="http://schemas.openxmlformats.org/officeDocument/2006/relationships/oleObject" Target="embeddings/oleObject852.bin"/><Relationship Id="rId1758" Type="http://schemas.openxmlformats.org/officeDocument/2006/relationships/oleObject" Target="embeddings/oleObject901.bin"/><Relationship Id="rId1106" Type="http://schemas.openxmlformats.org/officeDocument/2006/relationships/image" Target="media/image538.wmf"/><Relationship Id="rId1313" Type="http://schemas.openxmlformats.org/officeDocument/2006/relationships/image" Target="media/image643.wmf"/><Relationship Id="rId1520" Type="http://schemas.openxmlformats.org/officeDocument/2006/relationships/oleObject" Target="embeddings/oleObject769.bin"/><Relationship Id="rId1618" Type="http://schemas.openxmlformats.org/officeDocument/2006/relationships/oleObject" Target="embeddings/oleObject825.bin"/><Relationship Id="rId1825" Type="http://schemas.openxmlformats.org/officeDocument/2006/relationships/image" Target="media/image886.wmf"/><Relationship Id="rId199" Type="http://schemas.openxmlformats.org/officeDocument/2006/relationships/oleObject" Target="embeddings/oleObject108.bin"/><Relationship Id="rId266" Type="http://schemas.openxmlformats.org/officeDocument/2006/relationships/oleObject" Target="embeddings/oleObject142.bin"/><Relationship Id="rId473" Type="http://schemas.openxmlformats.org/officeDocument/2006/relationships/image" Target="media/image223.wmf"/><Relationship Id="rId680" Type="http://schemas.openxmlformats.org/officeDocument/2006/relationships/oleObject" Target="embeddings/oleObject349.bin"/><Relationship Id="rId126" Type="http://schemas.openxmlformats.org/officeDocument/2006/relationships/image" Target="media/image51.wmf"/><Relationship Id="rId333" Type="http://schemas.openxmlformats.org/officeDocument/2006/relationships/image" Target="media/image153.wmf"/><Relationship Id="rId540" Type="http://schemas.openxmlformats.org/officeDocument/2006/relationships/oleObject" Target="embeddings/oleObject279.bin"/><Relationship Id="rId778" Type="http://schemas.openxmlformats.org/officeDocument/2006/relationships/image" Target="media/image377.wmf"/><Relationship Id="rId985" Type="http://schemas.openxmlformats.org/officeDocument/2006/relationships/image" Target="media/image477.wmf"/><Relationship Id="rId1170" Type="http://schemas.openxmlformats.org/officeDocument/2006/relationships/oleObject" Target="embeddings/oleObject595.bin"/><Relationship Id="rId638" Type="http://schemas.openxmlformats.org/officeDocument/2006/relationships/oleObject" Target="embeddings/oleObject328.bin"/><Relationship Id="rId845" Type="http://schemas.openxmlformats.org/officeDocument/2006/relationships/oleObject" Target="embeddings/oleObject433.bin"/><Relationship Id="rId1030" Type="http://schemas.openxmlformats.org/officeDocument/2006/relationships/oleObject" Target="embeddings/oleObject526.bin"/><Relationship Id="rId1268" Type="http://schemas.openxmlformats.org/officeDocument/2006/relationships/oleObject" Target="embeddings/oleObject643.bin"/><Relationship Id="rId1475" Type="http://schemas.openxmlformats.org/officeDocument/2006/relationships/image" Target="media/image724.wmf"/><Relationship Id="rId1682" Type="http://schemas.openxmlformats.org/officeDocument/2006/relationships/oleObject" Target="embeddings/oleObject863.bin"/><Relationship Id="rId400" Type="http://schemas.openxmlformats.org/officeDocument/2006/relationships/oleObject" Target="embeddings/oleObject209.bin"/><Relationship Id="rId705" Type="http://schemas.openxmlformats.org/officeDocument/2006/relationships/image" Target="media/image339.wmf"/><Relationship Id="rId1128" Type="http://schemas.openxmlformats.org/officeDocument/2006/relationships/image" Target="media/image549.wmf"/><Relationship Id="rId1335" Type="http://schemas.openxmlformats.org/officeDocument/2006/relationships/image" Target="media/image654.wmf"/><Relationship Id="rId1542" Type="http://schemas.openxmlformats.org/officeDocument/2006/relationships/oleObject" Target="embeddings/oleObject780.bin"/><Relationship Id="rId912" Type="http://schemas.openxmlformats.org/officeDocument/2006/relationships/oleObject" Target="embeddings/oleObject467.bin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710.bin"/><Relationship Id="rId1707" Type="http://schemas.openxmlformats.org/officeDocument/2006/relationships/image" Target="media/image827.wmf"/><Relationship Id="rId190" Type="http://schemas.openxmlformats.org/officeDocument/2006/relationships/image" Target="media/image83.wmf"/><Relationship Id="rId288" Type="http://schemas.openxmlformats.org/officeDocument/2006/relationships/oleObject" Target="embeddings/oleObject153.bin"/><Relationship Id="rId495" Type="http://schemas.openxmlformats.org/officeDocument/2006/relationships/image" Target="media/image234.wmf"/><Relationship Id="rId148" Type="http://schemas.openxmlformats.org/officeDocument/2006/relationships/image" Target="media/image62.wmf"/><Relationship Id="rId355" Type="http://schemas.openxmlformats.org/officeDocument/2006/relationships/oleObject" Target="embeddings/oleObject186.bin"/><Relationship Id="rId562" Type="http://schemas.openxmlformats.org/officeDocument/2006/relationships/oleObject" Target="embeddings/oleObject290.bin"/><Relationship Id="rId1192" Type="http://schemas.openxmlformats.org/officeDocument/2006/relationships/image" Target="media/image582.wmf"/><Relationship Id="rId215" Type="http://schemas.openxmlformats.org/officeDocument/2006/relationships/oleObject" Target="embeddings/oleObject117.bin"/><Relationship Id="rId422" Type="http://schemas.openxmlformats.org/officeDocument/2006/relationships/oleObject" Target="embeddings/oleObject220.bin"/><Relationship Id="rId867" Type="http://schemas.openxmlformats.org/officeDocument/2006/relationships/image" Target="media/image418.wmf"/><Relationship Id="rId1052" Type="http://schemas.openxmlformats.org/officeDocument/2006/relationships/image" Target="media/image511.wmf"/><Relationship Id="rId1497" Type="http://schemas.openxmlformats.org/officeDocument/2006/relationships/image" Target="media/image735.wmf"/><Relationship Id="rId727" Type="http://schemas.openxmlformats.org/officeDocument/2006/relationships/image" Target="media/image351.wmf"/><Relationship Id="rId934" Type="http://schemas.openxmlformats.org/officeDocument/2006/relationships/oleObject" Target="embeddings/oleObject478.bin"/><Relationship Id="rId1357" Type="http://schemas.openxmlformats.org/officeDocument/2006/relationships/image" Target="media/image665.wmf"/><Relationship Id="rId1564" Type="http://schemas.openxmlformats.org/officeDocument/2006/relationships/oleObject" Target="embeddings/oleObject791.bin"/><Relationship Id="rId1771" Type="http://schemas.openxmlformats.org/officeDocument/2006/relationships/image" Target="media/image859.wmf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18.bin"/><Relationship Id="rId1424" Type="http://schemas.openxmlformats.org/officeDocument/2006/relationships/oleObject" Target="embeddings/oleObject721.bin"/><Relationship Id="rId1631" Type="http://schemas.openxmlformats.org/officeDocument/2006/relationships/image" Target="media/image789.wmf"/><Relationship Id="rId1729" Type="http://schemas.openxmlformats.org/officeDocument/2006/relationships/image" Target="media/image838.wmf"/><Relationship Id="rId377" Type="http://schemas.openxmlformats.org/officeDocument/2006/relationships/oleObject" Target="embeddings/oleObject197.bin"/><Relationship Id="rId584" Type="http://schemas.openxmlformats.org/officeDocument/2006/relationships/oleObject" Target="embeddings/oleObject301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8.bin"/><Relationship Id="rId791" Type="http://schemas.openxmlformats.org/officeDocument/2006/relationships/oleObject" Target="embeddings/oleObject403.bin"/><Relationship Id="rId889" Type="http://schemas.openxmlformats.org/officeDocument/2006/relationships/image" Target="media/image429.wmf"/><Relationship Id="rId1074" Type="http://schemas.openxmlformats.org/officeDocument/2006/relationships/image" Target="media/image522.wmf"/><Relationship Id="rId444" Type="http://schemas.openxmlformats.org/officeDocument/2006/relationships/oleObject" Target="embeddings/oleObject231.bin"/><Relationship Id="rId651" Type="http://schemas.openxmlformats.org/officeDocument/2006/relationships/image" Target="media/image312.wmf"/><Relationship Id="rId749" Type="http://schemas.openxmlformats.org/officeDocument/2006/relationships/image" Target="media/image362.wmf"/><Relationship Id="rId1281" Type="http://schemas.openxmlformats.org/officeDocument/2006/relationships/image" Target="media/image627.wmf"/><Relationship Id="rId1379" Type="http://schemas.openxmlformats.org/officeDocument/2006/relationships/image" Target="media/image676.wmf"/><Relationship Id="rId1586" Type="http://schemas.openxmlformats.org/officeDocument/2006/relationships/oleObject" Target="embeddings/oleObject809.bin"/><Relationship Id="rId304" Type="http://schemas.openxmlformats.org/officeDocument/2006/relationships/oleObject" Target="embeddings/oleObject161.bin"/><Relationship Id="rId511" Type="http://schemas.openxmlformats.org/officeDocument/2006/relationships/image" Target="media/image242.wmf"/><Relationship Id="rId609" Type="http://schemas.openxmlformats.org/officeDocument/2006/relationships/image" Target="media/image291.wmf"/><Relationship Id="rId956" Type="http://schemas.openxmlformats.org/officeDocument/2006/relationships/oleObject" Target="embeddings/oleObject489.bin"/><Relationship Id="rId1141" Type="http://schemas.openxmlformats.org/officeDocument/2006/relationships/oleObject" Target="embeddings/oleObject581.bin"/><Relationship Id="rId1239" Type="http://schemas.openxmlformats.org/officeDocument/2006/relationships/image" Target="media/image606.wmf"/><Relationship Id="rId1793" Type="http://schemas.openxmlformats.org/officeDocument/2006/relationships/image" Target="media/image870.wmf"/><Relationship Id="rId85" Type="http://schemas.openxmlformats.org/officeDocument/2006/relationships/oleObject" Target="embeddings/oleObject45.bin"/><Relationship Id="rId816" Type="http://schemas.openxmlformats.org/officeDocument/2006/relationships/oleObject" Target="embeddings/oleObject419.bin"/><Relationship Id="rId1001" Type="http://schemas.openxmlformats.org/officeDocument/2006/relationships/image" Target="media/image485.wmf"/><Relationship Id="rId1446" Type="http://schemas.openxmlformats.org/officeDocument/2006/relationships/oleObject" Target="embeddings/oleObject732.bin"/><Relationship Id="rId1653" Type="http://schemas.openxmlformats.org/officeDocument/2006/relationships/image" Target="media/image800.wmf"/><Relationship Id="rId1306" Type="http://schemas.openxmlformats.org/officeDocument/2006/relationships/oleObject" Target="embeddings/oleObject662.bin"/><Relationship Id="rId1513" Type="http://schemas.openxmlformats.org/officeDocument/2006/relationships/image" Target="media/image743.wmf"/><Relationship Id="rId1720" Type="http://schemas.openxmlformats.org/officeDocument/2006/relationships/oleObject" Target="embeddings/oleObject882.bin"/><Relationship Id="rId12" Type="http://schemas.openxmlformats.org/officeDocument/2006/relationships/image" Target="media/image6.wmf"/><Relationship Id="rId1818" Type="http://schemas.openxmlformats.org/officeDocument/2006/relationships/oleObject" Target="embeddings/oleObject931.bin"/><Relationship Id="rId161" Type="http://schemas.openxmlformats.org/officeDocument/2006/relationships/image" Target="media/image68.wmf"/><Relationship Id="rId399" Type="http://schemas.openxmlformats.org/officeDocument/2006/relationships/image" Target="media/image186.wmf"/><Relationship Id="rId259" Type="http://schemas.openxmlformats.org/officeDocument/2006/relationships/image" Target="media/image116.wmf"/><Relationship Id="rId466" Type="http://schemas.openxmlformats.org/officeDocument/2006/relationships/oleObject" Target="embeddings/oleObject242.bin"/><Relationship Id="rId673" Type="http://schemas.openxmlformats.org/officeDocument/2006/relationships/image" Target="media/image323.wmf"/><Relationship Id="rId880" Type="http://schemas.openxmlformats.org/officeDocument/2006/relationships/oleObject" Target="embeddings/oleObject451.bin"/><Relationship Id="rId1096" Type="http://schemas.openxmlformats.org/officeDocument/2006/relationships/image" Target="media/image533.wmf"/><Relationship Id="rId119" Type="http://schemas.openxmlformats.org/officeDocument/2006/relationships/oleObject" Target="embeddings/oleObject67.bin"/><Relationship Id="rId326" Type="http://schemas.openxmlformats.org/officeDocument/2006/relationships/oleObject" Target="embeddings/oleObject172.bin"/><Relationship Id="rId533" Type="http://schemas.openxmlformats.org/officeDocument/2006/relationships/image" Target="media/image253.wmf"/><Relationship Id="rId978" Type="http://schemas.openxmlformats.org/officeDocument/2006/relationships/oleObject" Target="embeddings/oleObject500.bin"/><Relationship Id="rId1163" Type="http://schemas.openxmlformats.org/officeDocument/2006/relationships/oleObject" Target="embeddings/oleObject592.bin"/><Relationship Id="rId1370" Type="http://schemas.openxmlformats.org/officeDocument/2006/relationships/oleObject" Target="embeddings/oleObject694.bin"/><Relationship Id="rId740" Type="http://schemas.openxmlformats.org/officeDocument/2006/relationships/oleObject" Target="embeddings/oleObject378.bin"/><Relationship Id="rId838" Type="http://schemas.openxmlformats.org/officeDocument/2006/relationships/image" Target="media/image404.wmf"/><Relationship Id="rId1023" Type="http://schemas.openxmlformats.org/officeDocument/2006/relationships/image" Target="media/image496.wmf"/><Relationship Id="rId1468" Type="http://schemas.openxmlformats.org/officeDocument/2006/relationships/oleObject" Target="embeddings/oleObject743.bin"/><Relationship Id="rId1675" Type="http://schemas.openxmlformats.org/officeDocument/2006/relationships/image" Target="media/image811.wmf"/><Relationship Id="rId600" Type="http://schemas.openxmlformats.org/officeDocument/2006/relationships/oleObject" Target="embeddings/oleObject309.bin"/><Relationship Id="rId1230" Type="http://schemas.openxmlformats.org/officeDocument/2006/relationships/oleObject" Target="embeddings/oleObject624.bin"/><Relationship Id="rId1328" Type="http://schemas.openxmlformats.org/officeDocument/2006/relationships/oleObject" Target="embeddings/oleObject673.bin"/><Relationship Id="rId1535" Type="http://schemas.openxmlformats.org/officeDocument/2006/relationships/image" Target="media/image754.wmf"/><Relationship Id="rId905" Type="http://schemas.openxmlformats.org/officeDocument/2006/relationships/image" Target="media/image437.wmf"/><Relationship Id="rId1742" Type="http://schemas.openxmlformats.org/officeDocument/2006/relationships/oleObject" Target="embeddings/oleObject893.bin"/><Relationship Id="rId34" Type="http://schemas.openxmlformats.org/officeDocument/2006/relationships/image" Target="media/image18.wmf"/><Relationship Id="rId1602" Type="http://schemas.openxmlformats.org/officeDocument/2006/relationships/oleObject" Target="embeddings/oleObject817.bin"/><Relationship Id="rId183" Type="http://schemas.openxmlformats.org/officeDocument/2006/relationships/oleObject" Target="embeddings/oleObject99.bin"/><Relationship Id="rId390" Type="http://schemas.openxmlformats.org/officeDocument/2006/relationships/oleObject" Target="embeddings/oleObject204.bin"/><Relationship Id="rId250" Type="http://schemas.openxmlformats.org/officeDocument/2006/relationships/oleObject" Target="embeddings/oleObject134.bin"/><Relationship Id="rId488" Type="http://schemas.openxmlformats.org/officeDocument/2006/relationships/oleObject" Target="embeddings/oleObject253.bin"/><Relationship Id="rId695" Type="http://schemas.openxmlformats.org/officeDocument/2006/relationships/image" Target="media/image334.wmf"/><Relationship Id="rId110" Type="http://schemas.openxmlformats.org/officeDocument/2006/relationships/oleObject" Target="embeddings/oleObject63.bin"/><Relationship Id="rId348" Type="http://schemas.openxmlformats.org/officeDocument/2006/relationships/image" Target="media/image161.wmf"/><Relationship Id="rId555" Type="http://schemas.openxmlformats.org/officeDocument/2006/relationships/image" Target="media/image264.wmf"/><Relationship Id="rId762" Type="http://schemas.openxmlformats.org/officeDocument/2006/relationships/image" Target="media/image369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5.bin"/><Relationship Id="rId208" Type="http://schemas.openxmlformats.org/officeDocument/2006/relationships/oleObject" Target="embeddings/oleObject112.bin"/><Relationship Id="rId415" Type="http://schemas.openxmlformats.org/officeDocument/2006/relationships/image" Target="media/image194.wmf"/><Relationship Id="rId622" Type="http://schemas.openxmlformats.org/officeDocument/2006/relationships/oleObject" Target="embeddings/oleObject320.bin"/><Relationship Id="rId1045" Type="http://schemas.openxmlformats.org/officeDocument/2006/relationships/oleObject" Target="embeddings/oleObject533.bin"/><Relationship Id="rId1252" Type="http://schemas.openxmlformats.org/officeDocument/2006/relationships/oleObject" Target="embeddings/oleObject635.bin"/><Relationship Id="rId1697" Type="http://schemas.openxmlformats.org/officeDocument/2006/relationships/image" Target="media/image822.wmf"/><Relationship Id="rId927" Type="http://schemas.openxmlformats.org/officeDocument/2006/relationships/image" Target="media/image448.wmf"/><Relationship Id="rId1112" Type="http://schemas.openxmlformats.org/officeDocument/2006/relationships/image" Target="media/image541.wmf"/><Relationship Id="rId1557" Type="http://schemas.openxmlformats.org/officeDocument/2006/relationships/image" Target="media/image765.wmf"/><Relationship Id="rId1764" Type="http://schemas.openxmlformats.org/officeDocument/2006/relationships/oleObject" Target="embeddings/oleObject904.bin"/><Relationship Id="rId56" Type="http://schemas.openxmlformats.org/officeDocument/2006/relationships/image" Target="media/image29.wmf"/><Relationship Id="rId1417" Type="http://schemas.openxmlformats.org/officeDocument/2006/relationships/image" Target="media/image695.wmf"/><Relationship Id="rId1624" Type="http://schemas.openxmlformats.org/officeDocument/2006/relationships/oleObject" Target="embeddings/oleObject831.bin"/><Relationship Id="rId1831" Type="http://schemas.openxmlformats.org/officeDocument/2006/relationships/header" Target="header1.xml"/><Relationship Id="rId272" Type="http://schemas.openxmlformats.org/officeDocument/2006/relationships/oleObject" Target="embeddings/oleObject145.bin"/><Relationship Id="rId577" Type="http://schemas.openxmlformats.org/officeDocument/2006/relationships/image" Target="media/image275.wmf"/><Relationship Id="rId132" Type="http://schemas.openxmlformats.org/officeDocument/2006/relationships/image" Target="media/image54.wmf"/><Relationship Id="rId784" Type="http://schemas.openxmlformats.org/officeDocument/2006/relationships/image" Target="media/image380.wmf"/><Relationship Id="rId991" Type="http://schemas.openxmlformats.org/officeDocument/2006/relationships/image" Target="media/image480.wmf"/><Relationship Id="rId1067" Type="http://schemas.openxmlformats.org/officeDocument/2006/relationships/oleObject" Target="embeddings/oleObject544.bin"/><Relationship Id="rId437" Type="http://schemas.openxmlformats.org/officeDocument/2006/relationships/image" Target="media/image205.wmf"/><Relationship Id="rId644" Type="http://schemas.openxmlformats.org/officeDocument/2006/relationships/oleObject" Target="embeddings/oleObject331.bin"/><Relationship Id="rId851" Type="http://schemas.openxmlformats.org/officeDocument/2006/relationships/oleObject" Target="embeddings/oleObject436.bin"/><Relationship Id="rId1274" Type="http://schemas.openxmlformats.org/officeDocument/2006/relationships/oleObject" Target="embeddings/oleObject646.bin"/><Relationship Id="rId1481" Type="http://schemas.openxmlformats.org/officeDocument/2006/relationships/image" Target="media/image727.wmf"/><Relationship Id="rId1579" Type="http://schemas.openxmlformats.org/officeDocument/2006/relationships/oleObject" Target="embeddings/oleObject802.bin"/><Relationship Id="rId504" Type="http://schemas.openxmlformats.org/officeDocument/2006/relationships/oleObject" Target="embeddings/oleObject261.bin"/><Relationship Id="rId711" Type="http://schemas.openxmlformats.org/officeDocument/2006/relationships/image" Target="media/image342.emf"/><Relationship Id="rId949" Type="http://schemas.openxmlformats.org/officeDocument/2006/relationships/image" Target="media/image459.wmf"/><Relationship Id="rId1134" Type="http://schemas.openxmlformats.org/officeDocument/2006/relationships/image" Target="media/image552.wmf"/><Relationship Id="rId1341" Type="http://schemas.openxmlformats.org/officeDocument/2006/relationships/image" Target="media/image657.wmf"/><Relationship Id="rId1786" Type="http://schemas.openxmlformats.org/officeDocument/2006/relationships/oleObject" Target="embeddings/oleObject915.bin"/><Relationship Id="rId78" Type="http://schemas.openxmlformats.org/officeDocument/2006/relationships/oleObject" Target="embeddings/oleObject38.bin"/><Relationship Id="rId809" Type="http://schemas.openxmlformats.org/officeDocument/2006/relationships/image" Target="media/image389.wmf"/><Relationship Id="rId1201" Type="http://schemas.openxmlformats.org/officeDocument/2006/relationships/oleObject" Target="embeddings/oleObject610.bin"/><Relationship Id="rId1439" Type="http://schemas.openxmlformats.org/officeDocument/2006/relationships/image" Target="media/image706.wmf"/><Relationship Id="rId1646" Type="http://schemas.openxmlformats.org/officeDocument/2006/relationships/oleObject" Target="embeddings/oleObject845.bin"/><Relationship Id="rId1506" Type="http://schemas.openxmlformats.org/officeDocument/2006/relationships/oleObject" Target="embeddings/oleObject762.bin"/><Relationship Id="rId1713" Type="http://schemas.openxmlformats.org/officeDocument/2006/relationships/image" Target="media/image830.wmf"/><Relationship Id="rId294" Type="http://schemas.openxmlformats.org/officeDocument/2006/relationships/oleObject" Target="embeddings/oleObject156.bin"/><Relationship Id="rId154" Type="http://schemas.openxmlformats.org/officeDocument/2006/relationships/oleObject" Target="embeddings/oleObject85.bin"/><Relationship Id="rId361" Type="http://schemas.openxmlformats.org/officeDocument/2006/relationships/oleObject" Target="embeddings/oleObject189.bin"/><Relationship Id="rId599" Type="http://schemas.openxmlformats.org/officeDocument/2006/relationships/image" Target="media/image286.wmf"/><Relationship Id="rId459" Type="http://schemas.openxmlformats.org/officeDocument/2006/relationships/image" Target="media/image216.wmf"/><Relationship Id="rId666" Type="http://schemas.openxmlformats.org/officeDocument/2006/relationships/oleObject" Target="embeddings/oleObject342.bin"/><Relationship Id="rId873" Type="http://schemas.openxmlformats.org/officeDocument/2006/relationships/image" Target="media/image421.wmf"/><Relationship Id="rId1089" Type="http://schemas.openxmlformats.org/officeDocument/2006/relationships/oleObject" Target="embeddings/oleObject555.bin"/><Relationship Id="rId1296" Type="http://schemas.openxmlformats.org/officeDocument/2006/relationships/oleObject" Target="embeddings/oleObject657.bin"/><Relationship Id="rId221" Type="http://schemas.openxmlformats.org/officeDocument/2006/relationships/oleObject" Target="embeddings/oleObject120.bin"/><Relationship Id="rId319" Type="http://schemas.openxmlformats.org/officeDocument/2006/relationships/image" Target="media/image146.wmf"/><Relationship Id="rId526" Type="http://schemas.openxmlformats.org/officeDocument/2006/relationships/oleObject" Target="embeddings/oleObject272.bin"/><Relationship Id="rId1156" Type="http://schemas.openxmlformats.org/officeDocument/2006/relationships/image" Target="media/image563.wmf"/><Relationship Id="rId1363" Type="http://schemas.openxmlformats.org/officeDocument/2006/relationships/image" Target="media/image668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19.bin"/><Relationship Id="rId1570" Type="http://schemas.openxmlformats.org/officeDocument/2006/relationships/oleObject" Target="embeddings/oleObject794.bin"/><Relationship Id="rId1668" Type="http://schemas.openxmlformats.org/officeDocument/2006/relationships/oleObject" Target="embeddings/oleObject856.bin"/><Relationship Id="rId800" Type="http://schemas.openxmlformats.org/officeDocument/2006/relationships/oleObject" Target="embeddings/oleObject409.bin"/><Relationship Id="rId1223" Type="http://schemas.openxmlformats.org/officeDocument/2006/relationships/oleObject" Target="embeddings/oleObject621.bin"/><Relationship Id="rId1430" Type="http://schemas.openxmlformats.org/officeDocument/2006/relationships/oleObject" Target="embeddings/oleObject724.bin"/><Relationship Id="rId1528" Type="http://schemas.openxmlformats.org/officeDocument/2006/relationships/oleObject" Target="embeddings/oleObject773.bin"/><Relationship Id="rId1735" Type="http://schemas.openxmlformats.org/officeDocument/2006/relationships/image" Target="media/image841.wmf"/><Relationship Id="rId27" Type="http://schemas.openxmlformats.org/officeDocument/2006/relationships/oleObject" Target="embeddings/oleObject8.bin"/><Relationship Id="rId1802" Type="http://schemas.openxmlformats.org/officeDocument/2006/relationships/oleObject" Target="embeddings/oleObject923.bin"/><Relationship Id="rId176" Type="http://schemas.openxmlformats.org/officeDocument/2006/relationships/oleObject" Target="embeddings/oleObject96.bin"/><Relationship Id="rId383" Type="http://schemas.openxmlformats.org/officeDocument/2006/relationships/oleObject" Target="embeddings/oleObject200.bin"/><Relationship Id="rId590" Type="http://schemas.openxmlformats.org/officeDocument/2006/relationships/oleObject" Target="embeddings/oleObject304.bin"/><Relationship Id="rId243" Type="http://schemas.openxmlformats.org/officeDocument/2006/relationships/image" Target="media/image108.wmf"/><Relationship Id="rId450" Type="http://schemas.openxmlformats.org/officeDocument/2006/relationships/oleObject" Target="embeddings/oleObject234.bin"/><Relationship Id="rId688" Type="http://schemas.openxmlformats.org/officeDocument/2006/relationships/oleObject" Target="embeddings/oleObject353.bin"/><Relationship Id="rId895" Type="http://schemas.openxmlformats.org/officeDocument/2006/relationships/image" Target="media/image432.wmf"/><Relationship Id="rId1080" Type="http://schemas.openxmlformats.org/officeDocument/2006/relationships/image" Target="media/image525.wmf"/><Relationship Id="rId103" Type="http://schemas.openxmlformats.org/officeDocument/2006/relationships/image" Target="media/image39.wmf"/><Relationship Id="rId310" Type="http://schemas.openxmlformats.org/officeDocument/2006/relationships/oleObject" Target="embeddings/oleObject164.bin"/><Relationship Id="rId548" Type="http://schemas.openxmlformats.org/officeDocument/2006/relationships/oleObject" Target="embeddings/oleObject283.bin"/><Relationship Id="rId755" Type="http://schemas.openxmlformats.org/officeDocument/2006/relationships/image" Target="media/image365.png"/><Relationship Id="rId962" Type="http://schemas.openxmlformats.org/officeDocument/2006/relationships/oleObject" Target="embeddings/oleObject492.bin"/><Relationship Id="rId1178" Type="http://schemas.openxmlformats.org/officeDocument/2006/relationships/oleObject" Target="embeddings/oleObject599.bin"/><Relationship Id="rId1385" Type="http://schemas.openxmlformats.org/officeDocument/2006/relationships/image" Target="media/image679.wmf"/><Relationship Id="rId1592" Type="http://schemas.openxmlformats.org/officeDocument/2006/relationships/oleObject" Target="embeddings/oleObject812.bin"/><Relationship Id="rId91" Type="http://schemas.openxmlformats.org/officeDocument/2006/relationships/oleObject" Target="embeddings/oleObject51.bin"/><Relationship Id="rId408" Type="http://schemas.openxmlformats.org/officeDocument/2006/relationships/oleObject" Target="embeddings/oleObject213.bin"/><Relationship Id="rId615" Type="http://schemas.openxmlformats.org/officeDocument/2006/relationships/image" Target="media/image294.wmf"/><Relationship Id="rId822" Type="http://schemas.openxmlformats.org/officeDocument/2006/relationships/oleObject" Target="embeddings/oleObject422.bin"/><Relationship Id="rId1038" Type="http://schemas.openxmlformats.org/officeDocument/2006/relationships/oleObject" Target="embeddings/oleObject530.bin"/><Relationship Id="rId1245" Type="http://schemas.openxmlformats.org/officeDocument/2006/relationships/image" Target="media/image609.wmf"/><Relationship Id="rId1452" Type="http://schemas.openxmlformats.org/officeDocument/2006/relationships/oleObject" Target="embeddings/oleObject735.bin"/><Relationship Id="rId1105" Type="http://schemas.openxmlformats.org/officeDocument/2006/relationships/oleObject" Target="embeddings/oleObject563.bin"/><Relationship Id="rId1312" Type="http://schemas.openxmlformats.org/officeDocument/2006/relationships/oleObject" Target="embeddings/oleObject665.bin"/><Relationship Id="rId1757" Type="http://schemas.openxmlformats.org/officeDocument/2006/relationships/image" Target="media/image852.wmf"/><Relationship Id="rId49" Type="http://schemas.openxmlformats.org/officeDocument/2006/relationships/oleObject" Target="embeddings/oleObject19.bin"/><Relationship Id="rId1617" Type="http://schemas.openxmlformats.org/officeDocument/2006/relationships/image" Target="media/image788.wmf"/><Relationship Id="rId1824" Type="http://schemas.openxmlformats.org/officeDocument/2006/relationships/oleObject" Target="embeddings/oleObject934.bin"/><Relationship Id="rId198" Type="http://schemas.openxmlformats.org/officeDocument/2006/relationships/image" Target="media/image86.wmf"/><Relationship Id="rId265" Type="http://schemas.openxmlformats.org/officeDocument/2006/relationships/image" Target="media/image119.wmf"/><Relationship Id="rId472" Type="http://schemas.openxmlformats.org/officeDocument/2006/relationships/oleObject" Target="embeddings/oleObject245.bin"/><Relationship Id="rId125" Type="http://schemas.openxmlformats.org/officeDocument/2006/relationships/oleObject" Target="embeddings/oleObject70.bin"/><Relationship Id="rId332" Type="http://schemas.openxmlformats.org/officeDocument/2006/relationships/oleObject" Target="embeddings/oleObject175.bin"/><Relationship Id="rId777" Type="http://schemas.openxmlformats.org/officeDocument/2006/relationships/oleObject" Target="embeddings/oleObject396.bin"/><Relationship Id="rId984" Type="http://schemas.openxmlformats.org/officeDocument/2006/relationships/oleObject" Target="embeddings/oleObject503.bin"/><Relationship Id="rId637" Type="http://schemas.openxmlformats.org/officeDocument/2006/relationships/image" Target="media/image305.wmf"/><Relationship Id="rId844" Type="http://schemas.openxmlformats.org/officeDocument/2006/relationships/image" Target="media/image407.wmf"/><Relationship Id="rId1267" Type="http://schemas.openxmlformats.org/officeDocument/2006/relationships/image" Target="media/image620.wmf"/><Relationship Id="rId1474" Type="http://schemas.openxmlformats.org/officeDocument/2006/relationships/oleObject" Target="embeddings/oleObject746.bin"/><Relationship Id="rId1681" Type="http://schemas.openxmlformats.org/officeDocument/2006/relationships/image" Target="media/image814.wmf"/><Relationship Id="rId704" Type="http://schemas.openxmlformats.org/officeDocument/2006/relationships/oleObject" Target="embeddings/oleObject361.bin"/><Relationship Id="rId911" Type="http://schemas.openxmlformats.org/officeDocument/2006/relationships/image" Target="media/image440.wmf"/><Relationship Id="rId1127" Type="http://schemas.openxmlformats.org/officeDocument/2006/relationships/oleObject" Target="embeddings/oleObject574.bin"/><Relationship Id="rId1334" Type="http://schemas.openxmlformats.org/officeDocument/2006/relationships/oleObject" Target="embeddings/oleObject676.bin"/><Relationship Id="rId1541" Type="http://schemas.openxmlformats.org/officeDocument/2006/relationships/image" Target="media/image757.wmf"/><Relationship Id="rId1779" Type="http://schemas.openxmlformats.org/officeDocument/2006/relationships/image" Target="media/image863.wmf"/><Relationship Id="rId40" Type="http://schemas.openxmlformats.org/officeDocument/2006/relationships/image" Target="media/image21.wmf"/><Relationship Id="rId1401" Type="http://schemas.openxmlformats.org/officeDocument/2006/relationships/image" Target="media/image687.wmf"/><Relationship Id="rId1639" Type="http://schemas.openxmlformats.org/officeDocument/2006/relationships/image" Target="media/image793.wmf"/><Relationship Id="rId1706" Type="http://schemas.openxmlformats.org/officeDocument/2006/relationships/oleObject" Target="embeddings/oleObject875.bin"/><Relationship Id="rId287" Type="http://schemas.openxmlformats.org/officeDocument/2006/relationships/image" Target="media/image130.wmf"/><Relationship Id="rId494" Type="http://schemas.openxmlformats.org/officeDocument/2006/relationships/oleObject" Target="embeddings/oleObject256.bin"/><Relationship Id="rId147" Type="http://schemas.openxmlformats.org/officeDocument/2006/relationships/oleObject" Target="embeddings/oleObject81.bin"/><Relationship Id="rId354" Type="http://schemas.openxmlformats.org/officeDocument/2006/relationships/image" Target="media/image164.wmf"/><Relationship Id="rId799" Type="http://schemas.openxmlformats.org/officeDocument/2006/relationships/oleObject" Target="embeddings/oleObject408.bin"/><Relationship Id="rId1191" Type="http://schemas.openxmlformats.org/officeDocument/2006/relationships/oleObject" Target="embeddings/oleObject605.bin"/><Relationship Id="rId561" Type="http://schemas.openxmlformats.org/officeDocument/2006/relationships/image" Target="media/image267.wmf"/><Relationship Id="rId659" Type="http://schemas.openxmlformats.org/officeDocument/2006/relationships/image" Target="media/image316.wmf"/><Relationship Id="rId866" Type="http://schemas.openxmlformats.org/officeDocument/2006/relationships/oleObject" Target="embeddings/oleObject444.bin"/><Relationship Id="rId1289" Type="http://schemas.openxmlformats.org/officeDocument/2006/relationships/image" Target="media/image631.wmf"/><Relationship Id="rId1496" Type="http://schemas.openxmlformats.org/officeDocument/2006/relationships/oleObject" Target="embeddings/oleObject757.bin"/><Relationship Id="rId214" Type="http://schemas.openxmlformats.org/officeDocument/2006/relationships/oleObject" Target="embeddings/oleObject116.bin"/><Relationship Id="rId421" Type="http://schemas.openxmlformats.org/officeDocument/2006/relationships/image" Target="media/image197.wmf"/><Relationship Id="rId519" Type="http://schemas.openxmlformats.org/officeDocument/2006/relationships/image" Target="media/image246.wmf"/><Relationship Id="rId1051" Type="http://schemas.openxmlformats.org/officeDocument/2006/relationships/oleObject" Target="embeddings/oleObject536.bin"/><Relationship Id="rId1149" Type="http://schemas.openxmlformats.org/officeDocument/2006/relationships/oleObject" Target="embeddings/oleObject585.bin"/><Relationship Id="rId1356" Type="http://schemas.openxmlformats.org/officeDocument/2006/relationships/oleObject" Target="embeddings/oleObject687.bin"/><Relationship Id="rId726" Type="http://schemas.openxmlformats.org/officeDocument/2006/relationships/image" Target="media/image350.emf"/><Relationship Id="rId933" Type="http://schemas.openxmlformats.org/officeDocument/2006/relationships/image" Target="media/image451.wmf"/><Relationship Id="rId1009" Type="http://schemas.openxmlformats.org/officeDocument/2006/relationships/image" Target="media/image489.wmf"/><Relationship Id="rId1563" Type="http://schemas.openxmlformats.org/officeDocument/2006/relationships/image" Target="media/image768.wmf"/><Relationship Id="rId1770" Type="http://schemas.openxmlformats.org/officeDocument/2006/relationships/oleObject" Target="embeddings/oleObject907.bin"/><Relationship Id="rId62" Type="http://schemas.openxmlformats.org/officeDocument/2006/relationships/image" Target="media/image32.wmf"/><Relationship Id="rId1216" Type="http://schemas.openxmlformats.org/officeDocument/2006/relationships/image" Target="media/image594.wmf"/><Relationship Id="rId1423" Type="http://schemas.openxmlformats.org/officeDocument/2006/relationships/image" Target="media/image698.wmf"/><Relationship Id="rId1630" Type="http://schemas.openxmlformats.org/officeDocument/2006/relationships/oleObject" Target="embeddings/oleObject837.bin"/><Relationship Id="rId1728" Type="http://schemas.openxmlformats.org/officeDocument/2006/relationships/oleObject" Target="embeddings/oleObject886.bin"/><Relationship Id="rId169" Type="http://schemas.openxmlformats.org/officeDocument/2006/relationships/image" Target="media/image72.wmf"/><Relationship Id="rId376" Type="http://schemas.openxmlformats.org/officeDocument/2006/relationships/image" Target="media/image175.wmf"/><Relationship Id="rId583" Type="http://schemas.openxmlformats.org/officeDocument/2006/relationships/image" Target="media/image278.wmf"/><Relationship Id="rId790" Type="http://schemas.openxmlformats.org/officeDocument/2006/relationships/image" Target="media/image383.wmf"/><Relationship Id="rId4" Type="http://schemas.openxmlformats.org/officeDocument/2006/relationships/settings" Target="settings.xml"/><Relationship Id="rId236" Type="http://schemas.openxmlformats.org/officeDocument/2006/relationships/image" Target="media/image104.wmf"/><Relationship Id="rId443" Type="http://schemas.openxmlformats.org/officeDocument/2006/relationships/image" Target="media/image208.wmf"/><Relationship Id="rId650" Type="http://schemas.openxmlformats.org/officeDocument/2006/relationships/oleObject" Target="embeddings/oleObject334.bin"/><Relationship Id="rId888" Type="http://schemas.openxmlformats.org/officeDocument/2006/relationships/oleObject" Target="embeddings/oleObject455.bin"/><Relationship Id="rId1073" Type="http://schemas.openxmlformats.org/officeDocument/2006/relationships/oleObject" Target="embeddings/oleObject547.bin"/><Relationship Id="rId1280" Type="http://schemas.openxmlformats.org/officeDocument/2006/relationships/oleObject" Target="embeddings/oleObject649.bin"/><Relationship Id="rId303" Type="http://schemas.openxmlformats.org/officeDocument/2006/relationships/image" Target="media/image138.wmf"/><Relationship Id="rId748" Type="http://schemas.openxmlformats.org/officeDocument/2006/relationships/oleObject" Target="embeddings/oleObject382.bin"/><Relationship Id="rId955" Type="http://schemas.openxmlformats.org/officeDocument/2006/relationships/image" Target="media/image462.wmf"/><Relationship Id="rId1140" Type="http://schemas.openxmlformats.org/officeDocument/2006/relationships/image" Target="media/image555.wmf"/><Relationship Id="rId1378" Type="http://schemas.openxmlformats.org/officeDocument/2006/relationships/oleObject" Target="embeddings/oleObject698.bin"/><Relationship Id="rId1585" Type="http://schemas.openxmlformats.org/officeDocument/2006/relationships/oleObject" Target="embeddings/oleObject808.bin"/><Relationship Id="rId1792" Type="http://schemas.openxmlformats.org/officeDocument/2006/relationships/oleObject" Target="embeddings/oleObject918.bin"/><Relationship Id="rId84" Type="http://schemas.openxmlformats.org/officeDocument/2006/relationships/oleObject" Target="embeddings/oleObject44.bin"/><Relationship Id="rId510" Type="http://schemas.openxmlformats.org/officeDocument/2006/relationships/oleObject" Target="embeddings/oleObject264.bin"/><Relationship Id="rId608" Type="http://schemas.openxmlformats.org/officeDocument/2006/relationships/oleObject" Target="embeddings/oleObject313.bin"/><Relationship Id="rId815" Type="http://schemas.openxmlformats.org/officeDocument/2006/relationships/image" Target="media/image392.wmf"/><Relationship Id="rId1238" Type="http://schemas.openxmlformats.org/officeDocument/2006/relationships/oleObject" Target="embeddings/oleObject628.bin"/><Relationship Id="rId1445" Type="http://schemas.openxmlformats.org/officeDocument/2006/relationships/image" Target="media/image709.wmf"/><Relationship Id="rId1652" Type="http://schemas.openxmlformats.org/officeDocument/2006/relationships/oleObject" Target="embeddings/oleObject848.bin"/><Relationship Id="rId1000" Type="http://schemas.openxmlformats.org/officeDocument/2006/relationships/oleObject" Target="embeddings/oleObject511.bin"/><Relationship Id="rId1305" Type="http://schemas.openxmlformats.org/officeDocument/2006/relationships/image" Target="media/image639.wmf"/><Relationship Id="rId1512" Type="http://schemas.openxmlformats.org/officeDocument/2006/relationships/oleObject" Target="embeddings/oleObject765.bin"/><Relationship Id="rId1817" Type="http://schemas.openxmlformats.org/officeDocument/2006/relationships/image" Target="media/image882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8.bin"/><Relationship Id="rId160" Type="http://schemas.openxmlformats.org/officeDocument/2006/relationships/oleObject" Target="embeddings/oleObject88.bin"/><Relationship Id="rId258" Type="http://schemas.openxmlformats.org/officeDocument/2006/relationships/oleObject" Target="embeddings/oleObject138.bin"/><Relationship Id="rId465" Type="http://schemas.openxmlformats.org/officeDocument/2006/relationships/image" Target="media/image219.wmf"/><Relationship Id="rId672" Type="http://schemas.openxmlformats.org/officeDocument/2006/relationships/oleObject" Target="embeddings/oleObject345.bin"/><Relationship Id="rId1095" Type="http://schemas.openxmlformats.org/officeDocument/2006/relationships/oleObject" Target="embeddings/oleObject558.bin"/><Relationship Id="rId118" Type="http://schemas.openxmlformats.org/officeDocument/2006/relationships/image" Target="media/image47.wmf"/><Relationship Id="rId325" Type="http://schemas.openxmlformats.org/officeDocument/2006/relationships/image" Target="media/image149.wmf"/><Relationship Id="rId532" Type="http://schemas.openxmlformats.org/officeDocument/2006/relationships/oleObject" Target="embeddings/oleObject275.bin"/><Relationship Id="rId977" Type="http://schemas.openxmlformats.org/officeDocument/2006/relationships/image" Target="media/image473.wmf"/><Relationship Id="rId1162" Type="http://schemas.openxmlformats.org/officeDocument/2006/relationships/image" Target="media/image566.wmf"/><Relationship Id="rId837" Type="http://schemas.openxmlformats.org/officeDocument/2006/relationships/oleObject" Target="embeddings/oleObject429.bin"/><Relationship Id="rId1022" Type="http://schemas.openxmlformats.org/officeDocument/2006/relationships/oleObject" Target="embeddings/oleObject522.bin"/><Relationship Id="rId1467" Type="http://schemas.openxmlformats.org/officeDocument/2006/relationships/image" Target="media/image720.wmf"/><Relationship Id="rId1674" Type="http://schemas.openxmlformats.org/officeDocument/2006/relationships/oleObject" Target="embeddings/oleObject859.bin"/><Relationship Id="rId904" Type="http://schemas.openxmlformats.org/officeDocument/2006/relationships/oleObject" Target="embeddings/oleObject463.bin"/><Relationship Id="rId1327" Type="http://schemas.openxmlformats.org/officeDocument/2006/relationships/image" Target="media/image650.wmf"/><Relationship Id="rId1534" Type="http://schemas.openxmlformats.org/officeDocument/2006/relationships/oleObject" Target="embeddings/oleObject776.bin"/><Relationship Id="rId1741" Type="http://schemas.openxmlformats.org/officeDocument/2006/relationships/image" Target="media/image844.wmf"/><Relationship Id="rId33" Type="http://schemas.openxmlformats.org/officeDocument/2006/relationships/oleObject" Target="embeddings/oleObject11.bin"/><Relationship Id="rId1601" Type="http://schemas.openxmlformats.org/officeDocument/2006/relationships/image" Target="media/image780.wmf"/><Relationship Id="rId182" Type="http://schemas.openxmlformats.org/officeDocument/2006/relationships/image" Target="media/image79.wmf"/><Relationship Id="rId403" Type="http://schemas.openxmlformats.org/officeDocument/2006/relationships/image" Target="media/image188.wmf"/><Relationship Id="rId750" Type="http://schemas.openxmlformats.org/officeDocument/2006/relationships/oleObject" Target="embeddings/oleObject383.bin"/><Relationship Id="rId848" Type="http://schemas.openxmlformats.org/officeDocument/2006/relationships/image" Target="media/image409.wmf"/><Relationship Id="rId1033" Type="http://schemas.openxmlformats.org/officeDocument/2006/relationships/image" Target="media/image501.wmf"/><Relationship Id="rId1478" Type="http://schemas.openxmlformats.org/officeDocument/2006/relationships/oleObject" Target="embeddings/oleObject748.bin"/><Relationship Id="rId1685" Type="http://schemas.openxmlformats.org/officeDocument/2006/relationships/image" Target="media/image816.wmf"/><Relationship Id="rId487" Type="http://schemas.openxmlformats.org/officeDocument/2006/relationships/image" Target="media/image230.wmf"/><Relationship Id="rId610" Type="http://schemas.openxmlformats.org/officeDocument/2006/relationships/oleObject" Target="embeddings/oleObject314.bin"/><Relationship Id="rId694" Type="http://schemas.openxmlformats.org/officeDocument/2006/relationships/oleObject" Target="embeddings/oleObject356.bin"/><Relationship Id="rId708" Type="http://schemas.openxmlformats.org/officeDocument/2006/relationships/oleObject" Target="embeddings/oleObject363.bin"/><Relationship Id="rId915" Type="http://schemas.openxmlformats.org/officeDocument/2006/relationships/image" Target="media/image442.wmf"/><Relationship Id="rId1240" Type="http://schemas.openxmlformats.org/officeDocument/2006/relationships/oleObject" Target="embeddings/oleObject629.bin"/><Relationship Id="rId1338" Type="http://schemas.openxmlformats.org/officeDocument/2006/relationships/oleObject" Target="embeddings/oleObject678.bin"/><Relationship Id="rId1545" Type="http://schemas.openxmlformats.org/officeDocument/2006/relationships/image" Target="media/image759.wmf"/><Relationship Id="rId347" Type="http://schemas.openxmlformats.org/officeDocument/2006/relationships/image" Target="media/image160.png"/><Relationship Id="rId999" Type="http://schemas.openxmlformats.org/officeDocument/2006/relationships/image" Target="media/image484.wmf"/><Relationship Id="rId1100" Type="http://schemas.openxmlformats.org/officeDocument/2006/relationships/image" Target="media/image535.wmf"/><Relationship Id="rId1184" Type="http://schemas.openxmlformats.org/officeDocument/2006/relationships/oleObject" Target="embeddings/oleObject602.bin"/><Relationship Id="rId1405" Type="http://schemas.openxmlformats.org/officeDocument/2006/relationships/image" Target="media/image689.wmf"/><Relationship Id="rId1752" Type="http://schemas.openxmlformats.org/officeDocument/2006/relationships/oleObject" Target="embeddings/oleObject898.bin"/><Relationship Id="rId44" Type="http://schemas.openxmlformats.org/officeDocument/2006/relationships/image" Target="media/image23.wmf"/><Relationship Id="rId554" Type="http://schemas.openxmlformats.org/officeDocument/2006/relationships/oleObject" Target="embeddings/oleObject286.bin"/><Relationship Id="rId761" Type="http://schemas.openxmlformats.org/officeDocument/2006/relationships/oleObject" Target="embeddings/oleObject388.bin"/><Relationship Id="rId859" Type="http://schemas.openxmlformats.org/officeDocument/2006/relationships/oleObject" Target="embeddings/oleObject440.bin"/><Relationship Id="rId1391" Type="http://schemas.openxmlformats.org/officeDocument/2006/relationships/image" Target="media/image682.wmf"/><Relationship Id="rId1489" Type="http://schemas.openxmlformats.org/officeDocument/2006/relationships/image" Target="media/image731.wmf"/><Relationship Id="rId1612" Type="http://schemas.openxmlformats.org/officeDocument/2006/relationships/oleObject" Target="embeddings/oleObject822.bin"/><Relationship Id="rId1696" Type="http://schemas.openxmlformats.org/officeDocument/2006/relationships/oleObject" Target="embeddings/oleObject870.bin"/><Relationship Id="rId193" Type="http://schemas.openxmlformats.org/officeDocument/2006/relationships/image" Target="media/image84.wmf"/><Relationship Id="rId207" Type="http://schemas.openxmlformats.org/officeDocument/2006/relationships/image" Target="media/image91.wmf"/><Relationship Id="rId414" Type="http://schemas.openxmlformats.org/officeDocument/2006/relationships/oleObject" Target="embeddings/oleObject216.bin"/><Relationship Id="rId498" Type="http://schemas.openxmlformats.org/officeDocument/2006/relationships/oleObject" Target="embeddings/oleObject258.bin"/><Relationship Id="rId621" Type="http://schemas.openxmlformats.org/officeDocument/2006/relationships/image" Target="media/image297.wmf"/><Relationship Id="rId1044" Type="http://schemas.openxmlformats.org/officeDocument/2006/relationships/image" Target="media/image507.wmf"/><Relationship Id="rId1251" Type="http://schemas.openxmlformats.org/officeDocument/2006/relationships/image" Target="media/image612.wmf"/><Relationship Id="rId1349" Type="http://schemas.openxmlformats.org/officeDocument/2006/relationships/image" Target="media/image661.wmf"/><Relationship Id="rId260" Type="http://schemas.openxmlformats.org/officeDocument/2006/relationships/oleObject" Target="embeddings/oleObject139.bin"/><Relationship Id="rId719" Type="http://schemas.openxmlformats.org/officeDocument/2006/relationships/oleObject" Target="embeddings/oleObject368.bin"/><Relationship Id="rId926" Type="http://schemas.openxmlformats.org/officeDocument/2006/relationships/oleObject" Target="embeddings/oleObject474.bin"/><Relationship Id="rId1111" Type="http://schemas.openxmlformats.org/officeDocument/2006/relationships/oleObject" Target="embeddings/oleObject566.bin"/><Relationship Id="rId1556" Type="http://schemas.openxmlformats.org/officeDocument/2006/relationships/oleObject" Target="embeddings/oleObject787.bin"/><Relationship Id="rId1763" Type="http://schemas.openxmlformats.org/officeDocument/2006/relationships/image" Target="media/image855.wmf"/><Relationship Id="rId55" Type="http://schemas.openxmlformats.org/officeDocument/2006/relationships/oleObject" Target="embeddings/oleObject22.bin"/><Relationship Id="rId120" Type="http://schemas.openxmlformats.org/officeDocument/2006/relationships/image" Target="media/image48.wmf"/><Relationship Id="rId358" Type="http://schemas.openxmlformats.org/officeDocument/2006/relationships/image" Target="media/image166.wmf"/><Relationship Id="rId565" Type="http://schemas.openxmlformats.org/officeDocument/2006/relationships/image" Target="media/image269.wmf"/><Relationship Id="rId772" Type="http://schemas.openxmlformats.org/officeDocument/2006/relationships/image" Target="media/image374.wmf"/><Relationship Id="rId1195" Type="http://schemas.openxmlformats.org/officeDocument/2006/relationships/oleObject" Target="embeddings/oleObject607.bin"/><Relationship Id="rId1209" Type="http://schemas.openxmlformats.org/officeDocument/2006/relationships/oleObject" Target="embeddings/oleObject614.bin"/><Relationship Id="rId1416" Type="http://schemas.openxmlformats.org/officeDocument/2006/relationships/oleObject" Target="embeddings/oleObject717.bin"/><Relationship Id="rId1623" Type="http://schemas.openxmlformats.org/officeDocument/2006/relationships/oleObject" Target="embeddings/oleObject830.bin"/><Relationship Id="rId1830" Type="http://schemas.openxmlformats.org/officeDocument/2006/relationships/oleObject" Target="embeddings/oleObject937.bin"/><Relationship Id="rId218" Type="http://schemas.openxmlformats.org/officeDocument/2006/relationships/image" Target="media/image95.wmf"/><Relationship Id="rId425" Type="http://schemas.openxmlformats.org/officeDocument/2006/relationships/image" Target="media/image199.wmf"/><Relationship Id="rId632" Type="http://schemas.openxmlformats.org/officeDocument/2006/relationships/oleObject" Target="embeddings/oleObject325.bin"/><Relationship Id="rId1055" Type="http://schemas.openxmlformats.org/officeDocument/2006/relationships/oleObject" Target="embeddings/oleObject538.bin"/><Relationship Id="rId1262" Type="http://schemas.openxmlformats.org/officeDocument/2006/relationships/oleObject" Target="embeddings/oleObject640.bin"/><Relationship Id="rId271" Type="http://schemas.openxmlformats.org/officeDocument/2006/relationships/image" Target="media/image122.wmf"/><Relationship Id="rId937" Type="http://schemas.openxmlformats.org/officeDocument/2006/relationships/image" Target="media/image453.wmf"/><Relationship Id="rId1122" Type="http://schemas.openxmlformats.org/officeDocument/2006/relationships/image" Target="media/image546.wmf"/><Relationship Id="rId1567" Type="http://schemas.openxmlformats.org/officeDocument/2006/relationships/image" Target="media/image770.wmf"/><Relationship Id="rId1774" Type="http://schemas.openxmlformats.org/officeDocument/2006/relationships/oleObject" Target="embeddings/oleObject909.bin"/><Relationship Id="rId66" Type="http://schemas.openxmlformats.org/officeDocument/2006/relationships/image" Target="media/image34.wmf"/><Relationship Id="rId131" Type="http://schemas.openxmlformats.org/officeDocument/2006/relationships/oleObject" Target="embeddings/oleObject73.bin"/><Relationship Id="rId369" Type="http://schemas.openxmlformats.org/officeDocument/2006/relationships/oleObject" Target="embeddings/oleObject193.bin"/><Relationship Id="rId576" Type="http://schemas.openxmlformats.org/officeDocument/2006/relationships/oleObject" Target="embeddings/oleObject297.bin"/><Relationship Id="rId783" Type="http://schemas.openxmlformats.org/officeDocument/2006/relationships/oleObject" Target="embeddings/oleObject399.bin"/><Relationship Id="rId990" Type="http://schemas.openxmlformats.org/officeDocument/2006/relationships/oleObject" Target="embeddings/oleObject506.bin"/><Relationship Id="rId1427" Type="http://schemas.openxmlformats.org/officeDocument/2006/relationships/image" Target="media/image700.wmf"/><Relationship Id="rId1634" Type="http://schemas.openxmlformats.org/officeDocument/2006/relationships/oleObject" Target="embeddings/oleObject839.bin"/><Relationship Id="rId229" Type="http://schemas.openxmlformats.org/officeDocument/2006/relationships/oleObject" Target="embeddings/oleObject124.bin"/><Relationship Id="rId436" Type="http://schemas.openxmlformats.org/officeDocument/2006/relationships/oleObject" Target="embeddings/oleObject227.bin"/><Relationship Id="rId643" Type="http://schemas.openxmlformats.org/officeDocument/2006/relationships/image" Target="media/image308.wmf"/><Relationship Id="rId1066" Type="http://schemas.openxmlformats.org/officeDocument/2006/relationships/image" Target="media/image518.wmf"/><Relationship Id="rId1273" Type="http://schemas.openxmlformats.org/officeDocument/2006/relationships/image" Target="media/image623.wmf"/><Relationship Id="rId1480" Type="http://schemas.openxmlformats.org/officeDocument/2006/relationships/oleObject" Target="embeddings/oleObject749.bin"/><Relationship Id="rId850" Type="http://schemas.openxmlformats.org/officeDocument/2006/relationships/image" Target="media/image410.wmf"/><Relationship Id="rId948" Type="http://schemas.openxmlformats.org/officeDocument/2006/relationships/oleObject" Target="embeddings/oleObject485.bin"/><Relationship Id="rId1133" Type="http://schemas.openxmlformats.org/officeDocument/2006/relationships/oleObject" Target="embeddings/oleObject577.bin"/><Relationship Id="rId1578" Type="http://schemas.openxmlformats.org/officeDocument/2006/relationships/oleObject" Target="embeddings/oleObject801.bin"/><Relationship Id="rId1701" Type="http://schemas.openxmlformats.org/officeDocument/2006/relationships/image" Target="media/image824.wmf"/><Relationship Id="rId1785" Type="http://schemas.openxmlformats.org/officeDocument/2006/relationships/image" Target="media/image866.wmf"/><Relationship Id="rId77" Type="http://schemas.openxmlformats.org/officeDocument/2006/relationships/oleObject" Target="embeddings/oleObject37.bin"/><Relationship Id="rId282" Type="http://schemas.openxmlformats.org/officeDocument/2006/relationships/oleObject" Target="embeddings/oleObject150.bin"/><Relationship Id="rId503" Type="http://schemas.openxmlformats.org/officeDocument/2006/relationships/image" Target="media/image238.wmf"/><Relationship Id="rId587" Type="http://schemas.openxmlformats.org/officeDocument/2006/relationships/image" Target="media/image280.wmf"/><Relationship Id="rId710" Type="http://schemas.openxmlformats.org/officeDocument/2006/relationships/oleObject" Target="embeddings/oleObject364.bin"/><Relationship Id="rId808" Type="http://schemas.openxmlformats.org/officeDocument/2006/relationships/oleObject" Target="embeddings/oleObject415.bin"/><Relationship Id="rId1340" Type="http://schemas.openxmlformats.org/officeDocument/2006/relationships/oleObject" Target="embeddings/oleObject679.bin"/><Relationship Id="rId1438" Type="http://schemas.openxmlformats.org/officeDocument/2006/relationships/oleObject" Target="embeddings/oleObject728.bin"/><Relationship Id="rId1645" Type="http://schemas.openxmlformats.org/officeDocument/2006/relationships/image" Target="media/image796.wmf"/><Relationship Id="rId8" Type="http://schemas.openxmlformats.org/officeDocument/2006/relationships/image" Target="media/image3.gif"/><Relationship Id="rId142" Type="http://schemas.openxmlformats.org/officeDocument/2006/relationships/image" Target="media/image59.wmf"/><Relationship Id="rId447" Type="http://schemas.openxmlformats.org/officeDocument/2006/relationships/image" Target="media/image210.wmf"/><Relationship Id="rId794" Type="http://schemas.openxmlformats.org/officeDocument/2006/relationships/oleObject" Target="embeddings/oleObject405.bin"/><Relationship Id="rId1077" Type="http://schemas.openxmlformats.org/officeDocument/2006/relationships/oleObject" Target="embeddings/oleObject549.bin"/><Relationship Id="rId1200" Type="http://schemas.openxmlformats.org/officeDocument/2006/relationships/image" Target="media/image586.wmf"/><Relationship Id="rId654" Type="http://schemas.openxmlformats.org/officeDocument/2006/relationships/oleObject" Target="embeddings/oleObject336.bin"/><Relationship Id="rId861" Type="http://schemas.openxmlformats.org/officeDocument/2006/relationships/image" Target="media/image415.wmf"/><Relationship Id="rId959" Type="http://schemas.openxmlformats.org/officeDocument/2006/relationships/image" Target="media/image464.wmf"/><Relationship Id="rId1284" Type="http://schemas.openxmlformats.org/officeDocument/2006/relationships/oleObject" Target="embeddings/oleObject651.bin"/><Relationship Id="rId1491" Type="http://schemas.openxmlformats.org/officeDocument/2006/relationships/image" Target="media/image732.wmf"/><Relationship Id="rId1505" Type="http://schemas.openxmlformats.org/officeDocument/2006/relationships/image" Target="media/image739.wmf"/><Relationship Id="rId1589" Type="http://schemas.openxmlformats.org/officeDocument/2006/relationships/image" Target="media/image774.wmf"/><Relationship Id="rId1712" Type="http://schemas.openxmlformats.org/officeDocument/2006/relationships/oleObject" Target="embeddings/oleObject878.bin"/><Relationship Id="rId293" Type="http://schemas.openxmlformats.org/officeDocument/2006/relationships/image" Target="media/image133.wmf"/><Relationship Id="rId307" Type="http://schemas.openxmlformats.org/officeDocument/2006/relationships/image" Target="media/image140.wmf"/><Relationship Id="rId514" Type="http://schemas.openxmlformats.org/officeDocument/2006/relationships/oleObject" Target="embeddings/oleObject266.bin"/><Relationship Id="rId721" Type="http://schemas.openxmlformats.org/officeDocument/2006/relationships/oleObject" Target="embeddings/oleObject369.bin"/><Relationship Id="rId1144" Type="http://schemas.openxmlformats.org/officeDocument/2006/relationships/image" Target="media/image557.wmf"/><Relationship Id="rId1351" Type="http://schemas.openxmlformats.org/officeDocument/2006/relationships/image" Target="media/image662.wmf"/><Relationship Id="rId1449" Type="http://schemas.openxmlformats.org/officeDocument/2006/relationships/image" Target="media/image711.wmf"/><Relationship Id="rId1796" Type="http://schemas.openxmlformats.org/officeDocument/2006/relationships/oleObject" Target="embeddings/oleObject920.bin"/><Relationship Id="rId88" Type="http://schemas.openxmlformats.org/officeDocument/2006/relationships/oleObject" Target="embeddings/oleObject48.bin"/><Relationship Id="rId153" Type="http://schemas.openxmlformats.org/officeDocument/2006/relationships/oleObject" Target="embeddings/oleObject84.bin"/><Relationship Id="rId360" Type="http://schemas.openxmlformats.org/officeDocument/2006/relationships/image" Target="media/image167.wmf"/><Relationship Id="rId598" Type="http://schemas.openxmlformats.org/officeDocument/2006/relationships/oleObject" Target="embeddings/oleObject308.bin"/><Relationship Id="rId819" Type="http://schemas.openxmlformats.org/officeDocument/2006/relationships/image" Target="media/image394.wmf"/><Relationship Id="rId1004" Type="http://schemas.openxmlformats.org/officeDocument/2006/relationships/oleObject" Target="embeddings/oleObject513.bin"/><Relationship Id="rId1211" Type="http://schemas.openxmlformats.org/officeDocument/2006/relationships/oleObject" Target="embeddings/oleObject615.bin"/><Relationship Id="rId1656" Type="http://schemas.openxmlformats.org/officeDocument/2006/relationships/oleObject" Target="embeddings/oleObject850.bin"/><Relationship Id="rId220" Type="http://schemas.openxmlformats.org/officeDocument/2006/relationships/image" Target="media/image96.wmf"/><Relationship Id="rId458" Type="http://schemas.openxmlformats.org/officeDocument/2006/relationships/oleObject" Target="embeddings/oleObject238.bin"/><Relationship Id="rId665" Type="http://schemas.openxmlformats.org/officeDocument/2006/relationships/image" Target="media/image319.wmf"/><Relationship Id="rId872" Type="http://schemas.openxmlformats.org/officeDocument/2006/relationships/oleObject" Target="embeddings/oleObject447.bin"/><Relationship Id="rId1088" Type="http://schemas.openxmlformats.org/officeDocument/2006/relationships/image" Target="media/image529.wmf"/><Relationship Id="rId1295" Type="http://schemas.openxmlformats.org/officeDocument/2006/relationships/image" Target="media/image634.wmf"/><Relationship Id="rId1309" Type="http://schemas.openxmlformats.org/officeDocument/2006/relationships/image" Target="media/image641.wmf"/><Relationship Id="rId1516" Type="http://schemas.openxmlformats.org/officeDocument/2006/relationships/oleObject" Target="embeddings/oleObject767.bin"/><Relationship Id="rId1723" Type="http://schemas.openxmlformats.org/officeDocument/2006/relationships/image" Target="media/image835.wmf"/><Relationship Id="rId15" Type="http://schemas.openxmlformats.org/officeDocument/2006/relationships/image" Target="media/image8.wmf"/><Relationship Id="rId318" Type="http://schemas.openxmlformats.org/officeDocument/2006/relationships/oleObject" Target="embeddings/oleObject168.bin"/><Relationship Id="rId525" Type="http://schemas.openxmlformats.org/officeDocument/2006/relationships/image" Target="media/image249.wmf"/><Relationship Id="rId732" Type="http://schemas.openxmlformats.org/officeDocument/2006/relationships/oleObject" Target="embeddings/oleObject374.bin"/><Relationship Id="rId1155" Type="http://schemas.openxmlformats.org/officeDocument/2006/relationships/oleObject" Target="embeddings/oleObject588.bin"/><Relationship Id="rId1362" Type="http://schemas.openxmlformats.org/officeDocument/2006/relationships/oleObject" Target="embeddings/oleObject690.bin"/><Relationship Id="rId99" Type="http://schemas.openxmlformats.org/officeDocument/2006/relationships/oleObject" Target="embeddings/oleObject58.bin"/><Relationship Id="rId164" Type="http://schemas.openxmlformats.org/officeDocument/2006/relationships/oleObject" Target="embeddings/oleObject90.bin"/><Relationship Id="rId371" Type="http://schemas.openxmlformats.org/officeDocument/2006/relationships/oleObject" Target="embeddings/oleObject194.bin"/><Relationship Id="rId1015" Type="http://schemas.openxmlformats.org/officeDocument/2006/relationships/image" Target="media/image492.wmf"/><Relationship Id="rId1222" Type="http://schemas.openxmlformats.org/officeDocument/2006/relationships/image" Target="media/image597.wmf"/><Relationship Id="rId1667" Type="http://schemas.openxmlformats.org/officeDocument/2006/relationships/image" Target="media/image807.wmf"/><Relationship Id="rId469" Type="http://schemas.openxmlformats.org/officeDocument/2006/relationships/image" Target="media/image221.wmf"/><Relationship Id="rId676" Type="http://schemas.openxmlformats.org/officeDocument/2006/relationships/oleObject" Target="embeddings/oleObject347.bin"/><Relationship Id="rId883" Type="http://schemas.openxmlformats.org/officeDocument/2006/relationships/image" Target="media/image426.wmf"/><Relationship Id="rId1099" Type="http://schemas.openxmlformats.org/officeDocument/2006/relationships/oleObject" Target="embeddings/oleObject560.bin"/><Relationship Id="rId1527" Type="http://schemas.openxmlformats.org/officeDocument/2006/relationships/image" Target="media/image750.wmf"/><Relationship Id="rId1734" Type="http://schemas.openxmlformats.org/officeDocument/2006/relationships/oleObject" Target="embeddings/oleObject889.bin"/><Relationship Id="rId26" Type="http://schemas.openxmlformats.org/officeDocument/2006/relationships/image" Target="media/image14.wmf"/><Relationship Id="rId231" Type="http://schemas.openxmlformats.org/officeDocument/2006/relationships/oleObject" Target="embeddings/oleObject125.bin"/><Relationship Id="rId329" Type="http://schemas.openxmlformats.org/officeDocument/2006/relationships/image" Target="media/image151.wmf"/><Relationship Id="rId536" Type="http://schemas.openxmlformats.org/officeDocument/2006/relationships/oleObject" Target="embeddings/oleObject277.bin"/><Relationship Id="rId1166" Type="http://schemas.openxmlformats.org/officeDocument/2006/relationships/image" Target="media/image568.emf"/><Relationship Id="rId1373" Type="http://schemas.openxmlformats.org/officeDocument/2006/relationships/image" Target="media/image673.wmf"/><Relationship Id="rId175" Type="http://schemas.openxmlformats.org/officeDocument/2006/relationships/image" Target="media/image75.wmf"/><Relationship Id="rId743" Type="http://schemas.openxmlformats.org/officeDocument/2006/relationships/image" Target="media/image359.wmf"/><Relationship Id="rId950" Type="http://schemas.openxmlformats.org/officeDocument/2006/relationships/oleObject" Target="embeddings/oleObject486.bin"/><Relationship Id="rId1026" Type="http://schemas.openxmlformats.org/officeDocument/2006/relationships/oleObject" Target="embeddings/oleObject524.bin"/><Relationship Id="rId1580" Type="http://schemas.openxmlformats.org/officeDocument/2006/relationships/oleObject" Target="embeddings/oleObject803.bin"/><Relationship Id="rId1678" Type="http://schemas.openxmlformats.org/officeDocument/2006/relationships/oleObject" Target="embeddings/oleObject861.bin"/><Relationship Id="rId1801" Type="http://schemas.openxmlformats.org/officeDocument/2006/relationships/image" Target="media/image874.wmf"/><Relationship Id="rId382" Type="http://schemas.openxmlformats.org/officeDocument/2006/relationships/image" Target="media/image178.wmf"/><Relationship Id="rId603" Type="http://schemas.openxmlformats.org/officeDocument/2006/relationships/image" Target="media/image288.wmf"/><Relationship Id="rId687" Type="http://schemas.openxmlformats.org/officeDocument/2006/relationships/image" Target="media/image330.wmf"/><Relationship Id="rId810" Type="http://schemas.openxmlformats.org/officeDocument/2006/relationships/oleObject" Target="embeddings/oleObject416.bin"/><Relationship Id="rId908" Type="http://schemas.openxmlformats.org/officeDocument/2006/relationships/oleObject" Target="embeddings/oleObject465.bin"/><Relationship Id="rId1233" Type="http://schemas.openxmlformats.org/officeDocument/2006/relationships/image" Target="media/image603.wmf"/><Relationship Id="rId1440" Type="http://schemas.openxmlformats.org/officeDocument/2006/relationships/oleObject" Target="embeddings/oleObject729.bin"/><Relationship Id="rId1538" Type="http://schemas.openxmlformats.org/officeDocument/2006/relationships/oleObject" Target="embeddings/oleObject778.bin"/><Relationship Id="rId242" Type="http://schemas.openxmlformats.org/officeDocument/2006/relationships/oleObject" Target="embeddings/oleObject130.bin"/><Relationship Id="rId894" Type="http://schemas.openxmlformats.org/officeDocument/2006/relationships/oleObject" Target="embeddings/oleObject458.bin"/><Relationship Id="rId1177" Type="http://schemas.openxmlformats.org/officeDocument/2006/relationships/image" Target="media/image574.wmf"/><Relationship Id="rId1300" Type="http://schemas.openxmlformats.org/officeDocument/2006/relationships/oleObject" Target="embeddings/oleObject659.bin"/><Relationship Id="rId1745" Type="http://schemas.openxmlformats.org/officeDocument/2006/relationships/image" Target="media/image846.wmf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59.bin"/><Relationship Id="rId547" Type="http://schemas.openxmlformats.org/officeDocument/2006/relationships/image" Target="media/image260.wmf"/><Relationship Id="rId754" Type="http://schemas.openxmlformats.org/officeDocument/2006/relationships/oleObject" Target="embeddings/oleObject385.bin"/><Relationship Id="rId961" Type="http://schemas.openxmlformats.org/officeDocument/2006/relationships/image" Target="media/image465.wmf"/><Relationship Id="rId1384" Type="http://schemas.openxmlformats.org/officeDocument/2006/relationships/oleObject" Target="embeddings/oleObject701.bin"/><Relationship Id="rId1591" Type="http://schemas.openxmlformats.org/officeDocument/2006/relationships/image" Target="media/image775.wmf"/><Relationship Id="rId1605" Type="http://schemas.openxmlformats.org/officeDocument/2006/relationships/image" Target="media/image782.wmf"/><Relationship Id="rId1689" Type="http://schemas.openxmlformats.org/officeDocument/2006/relationships/image" Target="media/image818.wmf"/><Relationship Id="rId1812" Type="http://schemas.openxmlformats.org/officeDocument/2006/relationships/oleObject" Target="embeddings/oleObject928.bin"/><Relationship Id="rId90" Type="http://schemas.openxmlformats.org/officeDocument/2006/relationships/oleObject" Target="embeddings/oleObject50.bin"/><Relationship Id="rId186" Type="http://schemas.openxmlformats.org/officeDocument/2006/relationships/image" Target="media/image81.wmf"/><Relationship Id="rId393" Type="http://schemas.openxmlformats.org/officeDocument/2006/relationships/image" Target="media/image183.wmf"/><Relationship Id="rId407" Type="http://schemas.openxmlformats.org/officeDocument/2006/relationships/image" Target="media/image190.wmf"/><Relationship Id="rId614" Type="http://schemas.openxmlformats.org/officeDocument/2006/relationships/oleObject" Target="embeddings/oleObject316.bin"/><Relationship Id="rId821" Type="http://schemas.openxmlformats.org/officeDocument/2006/relationships/image" Target="media/image395.wmf"/><Relationship Id="rId1037" Type="http://schemas.openxmlformats.org/officeDocument/2006/relationships/image" Target="media/image503.wmf"/><Relationship Id="rId1244" Type="http://schemas.openxmlformats.org/officeDocument/2006/relationships/oleObject" Target="embeddings/oleObject631.bin"/><Relationship Id="rId1451" Type="http://schemas.openxmlformats.org/officeDocument/2006/relationships/image" Target="media/image712.wmf"/><Relationship Id="rId253" Type="http://schemas.openxmlformats.org/officeDocument/2006/relationships/image" Target="media/image113.wmf"/><Relationship Id="rId460" Type="http://schemas.openxmlformats.org/officeDocument/2006/relationships/oleObject" Target="embeddings/oleObject239.bin"/><Relationship Id="rId698" Type="http://schemas.openxmlformats.org/officeDocument/2006/relationships/oleObject" Target="embeddings/oleObject358.bin"/><Relationship Id="rId919" Type="http://schemas.openxmlformats.org/officeDocument/2006/relationships/image" Target="media/image444.wmf"/><Relationship Id="rId1090" Type="http://schemas.openxmlformats.org/officeDocument/2006/relationships/image" Target="media/image530.wmf"/><Relationship Id="rId1104" Type="http://schemas.openxmlformats.org/officeDocument/2006/relationships/image" Target="media/image537.wmf"/><Relationship Id="rId1311" Type="http://schemas.openxmlformats.org/officeDocument/2006/relationships/image" Target="media/image642.wmf"/><Relationship Id="rId1549" Type="http://schemas.openxmlformats.org/officeDocument/2006/relationships/image" Target="media/image761.wmf"/><Relationship Id="rId1756" Type="http://schemas.openxmlformats.org/officeDocument/2006/relationships/oleObject" Target="embeddings/oleObject900.bin"/><Relationship Id="rId48" Type="http://schemas.openxmlformats.org/officeDocument/2006/relationships/image" Target="media/image25.wmf"/><Relationship Id="rId113" Type="http://schemas.openxmlformats.org/officeDocument/2006/relationships/image" Target="media/image44.png"/><Relationship Id="rId320" Type="http://schemas.openxmlformats.org/officeDocument/2006/relationships/oleObject" Target="embeddings/oleObject169.bin"/><Relationship Id="rId558" Type="http://schemas.openxmlformats.org/officeDocument/2006/relationships/oleObject" Target="embeddings/oleObject288.bin"/><Relationship Id="rId765" Type="http://schemas.openxmlformats.org/officeDocument/2006/relationships/oleObject" Target="embeddings/oleObject390.bin"/><Relationship Id="rId972" Type="http://schemas.openxmlformats.org/officeDocument/2006/relationships/oleObject" Target="embeddings/oleObject497.bin"/><Relationship Id="rId1188" Type="http://schemas.openxmlformats.org/officeDocument/2006/relationships/image" Target="media/image580.wmf"/><Relationship Id="rId1395" Type="http://schemas.openxmlformats.org/officeDocument/2006/relationships/image" Target="media/image684.wmf"/><Relationship Id="rId1409" Type="http://schemas.openxmlformats.org/officeDocument/2006/relationships/image" Target="media/image691.wmf"/><Relationship Id="rId1616" Type="http://schemas.openxmlformats.org/officeDocument/2006/relationships/oleObject" Target="embeddings/oleObject824.bin"/><Relationship Id="rId1823" Type="http://schemas.openxmlformats.org/officeDocument/2006/relationships/image" Target="media/image885.wmf"/><Relationship Id="rId197" Type="http://schemas.openxmlformats.org/officeDocument/2006/relationships/oleObject" Target="embeddings/oleObject107.bin"/><Relationship Id="rId418" Type="http://schemas.openxmlformats.org/officeDocument/2006/relationships/oleObject" Target="embeddings/oleObject218.bin"/><Relationship Id="rId625" Type="http://schemas.openxmlformats.org/officeDocument/2006/relationships/image" Target="media/image299.wmf"/><Relationship Id="rId832" Type="http://schemas.openxmlformats.org/officeDocument/2006/relationships/image" Target="media/image401.wmf"/><Relationship Id="rId1048" Type="http://schemas.openxmlformats.org/officeDocument/2006/relationships/image" Target="media/image509.wmf"/><Relationship Id="rId1255" Type="http://schemas.openxmlformats.org/officeDocument/2006/relationships/image" Target="media/image614.wmf"/><Relationship Id="rId1462" Type="http://schemas.openxmlformats.org/officeDocument/2006/relationships/oleObject" Target="embeddings/oleObject740.bin"/><Relationship Id="rId264" Type="http://schemas.openxmlformats.org/officeDocument/2006/relationships/oleObject" Target="embeddings/oleObject141.bin"/><Relationship Id="rId471" Type="http://schemas.openxmlformats.org/officeDocument/2006/relationships/image" Target="media/image222.wmf"/><Relationship Id="rId1115" Type="http://schemas.openxmlformats.org/officeDocument/2006/relationships/oleObject" Target="embeddings/oleObject568.bin"/><Relationship Id="rId1322" Type="http://schemas.openxmlformats.org/officeDocument/2006/relationships/oleObject" Target="embeddings/oleObject670.bin"/><Relationship Id="rId1767" Type="http://schemas.openxmlformats.org/officeDocument/2006/relationships/image" Target="media/image857.wmf"/><Relationship Id="rId59" Type="http://schemas.openxmlformats.org/officeDocument/2006/relationships/oleObject" Target="embeddings/oleObject24.bin"/><Relationship Id="rId124" Type="http://schemas.openxmlformats.org/officeDocument/2006/relationships/image" Target="media/image50.wmf"/><Relationship Id="rId569" Type="http://schemas.openxmlformats.org/officeDocument/2006/relationships/image" Target="media/image271.wmf"/><Relationship Id="rId776" Type="http://schemas.openxmlformats.org/officeDocument/2006/relationships/image" Target="media/image376.wmf"/><Relationship Id="rId983" Type="http://schemas.openxmlformats.org/officeDocument/2006/relationships/image" Target="media/image476.wmf"/><Relationship Id="rId1199" Type="http://schemas.openxmlformats.org/officeDocument/2006/relationships/oleObject" Target="embeddings/oleObject609.bin"/><Relationship Id="rId1627" Type="http://schemas.openxmlformats.org/officeDocument/2006/relationships/oleObject" Target="embeddings/oleObject834.bin"/><Relationship Id="rId1834" Type="http://schemas.openxmlformats.org/officeDocument/2006/relationships/theme" Target="theme/theme1.xml"/><Relationship Id="rId331" Type="http://schemas.openxmlformats.org/officeDocument/2006/relationships/image" Target="media/image152.wmf"/><Relationship Id="rId429" Type="http://schemas.openxmlformats.org/officeDocument/2006/relationships/image" Target="media/image201.wmf"/><Relationship Id="rId636" Type="http://schemas.openxmlformats.org/officeDocument/2006/relationships/oleObject" Target="embeddings/oleObject327.bin"/><Relationship Id="rId1059" Type="http://schemas.openxmlformats.org/officeDocument/2006/relationships/oleObject" Target="embeddings/oleObject540.bin"/><Relationship Id="rId1266" Type="http://schemas.openxmlformats.org/officeDocument/2006/relationships/oleObject" Target="embeddings/oleObject642.bin"/><Relationship Id="rId1473" Type="http://schemas.openxmlformats.org/officeDocument/2006/relationships/image" Target="media/image723.wmf"/><Relationship Id="rId843" Type="http://schemas.openxmlformats.org/officeDocument/2006/relationships/oleObject" Target="embeddings/oleObject432.bin"/><Relationship Id="rId1126" Type="http://schemas.openxmlformats.org/officeDocument/2006/relationships/image" Target="media/image548.wmf"/><Relationship Id="rId1680" Type="http://schemas.openxmlformats.org/officeDocument/2006/relationships/oleObject" Target="embeddings/oleObject862.bin"/><Relationship Id="rId1778" Type="http://schemas.openxmlformats.org/officeDocument/2006/relationships/oleObject" Target="embeddings/oleObject911.bin"/><Relationship Id="rId275" Type="http://schemas.openxmlformats.org/officeDocument/2006/relationships/image" Target="media/image124.wmf"/><Relationship Id="rId482" Type="http://schemas.openxmlformats.org/officeDocument/2006/relationships/oleObject" Target="embeddings/oleObject250.bin"/><Relationship Id="rId703" Type="http://schemas.openxmlformats.org/officeDocument/2006/relationships/image" Target="media/image338.wmf"/><Relationship Id="rId910" Type="http://schemas.openxmlformats.org/officeDocument/2006/relationships/oleObject" Target="embeddings/oleObject466.bin"/><Relationship Id="rId1333" Type="http://schemas.openxmlformats.org/officeDocument/2006/relationships/image" Target="media/image653.wmf"/><Relationship Id="rId1540" Type="http://schemas.openxmlformats.org/officeDocument/2006/relationships/oleObject" Target="embeddings/oleObject779.bin"/><Relationship Id="rId1638" Type="http://schemas.openxmlformats.org/officeDocument/2006/relationships/oleObject" Target="embeddings/oleObject841.bin"/><Relationship Id="rId135" Type="http://schemas.openxmlformats.org/officeDocument/2006/relationships/oleObject" Target="embeddings/oleObject75.bin"/><Relationship Id="rId342" Type="http://schemas.openxmlformats.org/officeDocument/2006/relationships/oleObject" Target="embeddings/oleObject180.bin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8.bin"/><Relationship Id="rId1400" Type="http://schemas.openxmlformats.org/officeDocument/2006/relationships/oleObject" Target="embeddings/oleObject709.bin"/><Relationship Id="rId202" Type="http://schemas.openxmlformats.org/officeDocument/2006/relationships/image" Target="media/image88.wmf"/><Relationship Id="rId647" Type="http://schemas.openxmlformats.org/officeDocument/2006/relationships/image" Target="media/image310.wmf"/><Relationship Id="rId854" Type="http://schemas.openxmlformats.org/officeDocument/2006/relationships/image" Target="media/image412.wmf"/><Relationship Id="rId1277" Type="http://schemas.openxmlformats.org/officeDocument/2006/relationships/image" Target="media/image625.wmf"/><Relationship Id="rId1484" Type="http://schemas.openxmlformats.org/officeDocument/2006/relationships/oleObject" Target="embeddings/oleObject751.bin"/><Relationship Id="rId1691" Type="http://schemas.openxmlformats.org/officeDocument/2006/relationships/image" Target="media/image819.wmf"/><Relationship Id="rId1705" Type="http://schemas.openxmlformats.org/officeDocument/2006/relationships/image" Target="media/image826.wmf"/><Relationship Id="rId286" Type="http://schemas.openxmlformats.org/officeDocument/2006/relationships/oleObject" Target="embeddings/oleObject152.bin"/><Relationship Id="rId493" Type="http://schemas.openxmlformats.org/officeDocument/2006/relationships/image" Target="media/image233.wmf"/><Relationship Id="rId507" Type="http://schemas.openxmlformats.org/officeDocument/2006/relationships/image" Target="media/image240.wmf"/><Relationship Id="rId714" Type="http://schemas.openxmlformats.org/officeDocument/2006/relationships/image" Target="media/image344.wmf"/><Relationship Id="rId921" Type="http://schemas.openxmlformats.org/officeDocument/2006/relationships/image" Target="media/image445.wmf"/><Relationship Id="rId1137" Type="http://schemas.openxmlformats.org/officeDocument/2006/relationships/oleObject" Target="embeddings/oleObject579.bin"/><Relationship Id="rId1344" Type="http://schemas.openxmlformats.org/officeDocument/2006/relationships/oleObject" Target="embeddings/oleObject681.bin"/><Relationship Id="rId1551" Type="http://schemas.openxmlformats.org/officeDocument/2006/relationships/image" Target="media/image762.wmf"/><Relationship Id="rId1789" Type="http://schemas.openxmlformats.org/officeDocument/2006/relationships/image" Target="media/image868.wmf"/><Relationship Id="rId50" Type="http://schemas.openxmlformats.org/officeDocument/2006/relationships/image" Target="media/image26.wmf"/><Relationship Id="rId146" Type="http://schemas.openxmlformats.org/officeDocument/2006/relationships/image" Target="media/image61.wmf"/><Relationship Id="rId353" Type="http://schemas.openxmlformats.org/officeDocument/2006/relationships/oleObject" Target="embeddings/oleObject185.bin"/><Relationship Id="rId560" Type="http://schemas.openxmlformats.org/officeDocument/2006/relationships/oleObject" Target="embeddings/oleObject289.bin"/><Relationship Id="rId798" Type="http://schemas.openxmlformats.org/officeDocument/2006/relationships/oleObject" Target="embeddings/oleObject407.bin"/><Relationship Id="rId1190" Type="http://schemas.openxmlformats.org/officeDocument/2006/relationships/image" Target="media/image581.wmf"/><Relationship Id="rId1204" Type="http://schemas.openxmlformats.org/officeDocument/2006/relationships/image" Target="media/image588.wmf"/><Relationship Id="rId1411" Type="http://schemas.openxmlformats.org/officeDocument/2006/relationships/image" Target="media/image692.wmf"/><Relationship Id="rId1649" Type="http://schemas.openxmlformats.org/officeDocument/2006/relationships/image" Target="media/image798.wmf"/><Relationship Id="rId213" Type="http://schemas.openxmlformats.org/officeDocument/2006/relationships/oleObject" Target="embeddings/oleObject115.bin"/><Relationship Id="rId420" Type="http://schemas.openxmlformats.org/officeDocument/2006/relationships/oleObject" Target="embeddings/oleObject219.bin"/><Relationship Id="rId658" Type="http://schemas.openxmlformats.org/officeDocument/2006/relationships/oleObject" Target="embeddings/oleObject338.bin"/><Relationship Id="rId865" Type="http://schemas.openxmlformats.org/officeDocument/2006/relationships/image" Target="media/image417.wmf"/><Relationship Id="rId1050" Type="http://schemas.openxmlformats.org/officeDocument/2006/relationships/image" Target="media/image510.wmf"/><Relationship Id="rId1288" Type="http://schemas.openxmlformats.org/officeDocument/2006/relationships/oleObject" Target="embeddings/oleObject653.bin"/><Relationship Id="rId1495" Type="http://schemas.openxmlformats.org/officeDocument/2006/relationships/image" Target="media/image734.wmf"/><Relationship Id="rId1509" Type="http://schemas.openxmlformats.org/officeDocument/2006/relationships/image" Target="media/image741.wmf"/><Relationship Id="rId1716" Type="http://schemas.openxmlformats.org/officeDocument/2006/relationships/oleObject" Target="embeddings/oleObject880.bin"/><Relationship Id="rId297" Type="http://schemas.openxmlformats.org/officeDocument/2006/relationships/image" Target="media/image135.wmf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371.bin"/><Relationship Id="rId932" Type="http://schemas.openxmlformats.org/officeDocument/2006/relationships/oleObject" Target="embeddings/oleObject477.bin"/><Relationship Id="rId1148" Type="http://schemas.openxmlformats.org/officeDocument/2006/relationships/image" Target="media/image559.wmf"/><Relationship Id="rId1355" Type="http://schemas.openxmlformats.org/officeDocument/2006/relationships/image" Target="media/image664.wmf"/><Relationship Id="rId1562" Type="http://schemas.openxmlformats.org/officeDocument/2006/relationships/oleObject" Target="embeddings/oleObject790.bin"/><Relationship Id="rId157" Type="http://schemas.openxmlformats.org/officeDocument/2006/relationships/image" Target="media/image66.wmf"/><Relationship Id="rId364" Type="http://schemas.openxmlformats.org/officeDocument/2006/relationships/image" Target="media/image169.wmf"/><Relationship Id="rId1008" Type="http://schemas.openxmlformats.org/officeDocument/2006/relationships/oleObject" Target="embeddings/oleObject515.bin"/><Relationship Id="rId1215" Type="http://schemas.openxmlformats.org/officeDocument/2006/relationships/oleObject" Target="embeddings/oleObject617.bin"/><Relationship Id="rId1422" Type="http://schemas.openxmlformats.org/officeDocument/2006/relationships/oleObject" Target="embeddings/oleObject720.bin"/><Relationship Id="rId61" Type="http://schemas.openxmlformats.org/officeDocument/2006/relationships/oleObject" Target="embeddings/oleObject25.bin"/><Relationship Id="rId571" Type="http://schemas.openxmlformats.org/officeDocument/2006/relationships/image" Target="media/image272.wmf"/><Relationship Id="rId669" Type="http://schemas.openxmlformats.org/officeDocument/2006/relationships/image" Target="media/image321.wmf"/><Relationship Id="rId876" Type="http://schemas.openxmlformats.org/officeDocument/2006/relationships/oleObject" Target="embeddings/oleObject449.bin"/><Relationship Id="rId1299" Type="http://schemas.openxmlformats.org/officeDocument/2006/relationships/image" Target="media/image636.wmf"/><Relationship Id="rId1727" Type="http://schemas.openxmlformats.org/officeDocument/2006/relationships/image" Target="media/image837.wmf"/><Relationship Id="rId19" Type="http://schemas.openxmlformats.org/officeDocument/2006/relationships/oleObject" Target="embeddings/oleObject4.bin"/><Relationship Id="rId224" Type="http://schemas.openxmlformats.org/officeDocument/2006/relationships/image" Target="media/image98.wmf"/><Relationship Id="rId431" Type="http://schemas.openxmlformats.org/officeDocument/2006/relationships/image" Target="media/image202.wmf"/><Relationship Id="rId529" Type="http://schemas.openxmlformats.org/officeDocument/2006/relationships/image" Target="media/image251.wmf"/><Relationship Id="rId736" Type="http://schemas.openxmlformats.org/officeDocument/2006/relationships/oleObject" Target="embeddings/oleObject376.bin"/><Relationship Id="rId1061" Type="http://schemas.openxmlformats.org/officeDocument/2006/relationships/oleObject" Target="embeddings/oleObject541.bin"/><Relationship Id="rId1159" Type="http://schemas.openxmlformats.org/officeDocument/2006/relationships/oleObject" Target="embeddings/oleObject590.bin"/><Relationship Id="rId1366" Type="http://schemas.openxmlformats.org/officeDocument/2006/relationships/oleObject" Target="embeddings/oleObject692.bin"/><Relationship Id="rId168" Type="http://schemas.openxmlformats.org/officeDocument/2006/relationships/oleObject" Target="embeddings/oleObject92.bin"/><Relationship Id="rId943" Type="http://schemas.openxmlformats.org/officeDocument/2006/relationships/image" Target="media/image456.wmf"/><Relationship Id="rId1019" Type="http://schemas.openxmlformats.org/officeDocument/2006/relationships/image" Target="media/image494.wmf"/><Relationship Id="rId1573" Type="http://schemas.openxmlformats.org/officeDocument/2006/relationships/oleObject" Target="embeddings/oleObject796.bin"/><Relationship Id="rId1780" Type="http://schemas.openxmlformats.org/officeDocument/2006/relationships/oleObject" Target="embeddings/oleObject912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96.bin"/><Relationship Id="rId582" Type="http://schemas.openxmlformats.org/officeDocument/2006/relationships/oleObject" Target="embeddings/oleObject300.bin"/><Relationship Id="rId803" Type="http://schemas.openxmlformats.org/officeDocument/2006/relationships/oleObject" Target="embeddings/oleObject412.bin"/><Relationship Id="rId1226" Type="http://schemas.openxmlformats.org/officeDocument/2006/relationships/image" Target="media/image599.emf"/><Relationship Id="rId1433" Type="http://schemas.openxmlformats.org/officeDocument/2006/relationships/image" Target="media/image703.wmf"/><Relationship Id="rId1640" Type="http://schemas.openxmlformats.org/officeDocument/2006/relationships/oleObject" Target="embeddings/oleObject842.bin"/><Relationship Id="rId1738" Type="http://schemas.openxmlformats.org/officeDocument/2006/relationships/oleObject" Target="embeddings/oleObject891.bin"/><Relationship Id="rId3" Type="http://schemas.openxmlformats.org/officeDocument/2006/relationships/styles" Target="styles.xml"/><Relationship Id="rId235" Type="http://schemas.openxmlformats.org/officeDocument/2006/relationships/oleObject" Target="embeddings/oleObject127.bin"/><Relationship Id="rId442" Type="http://schemas.openxmlformats.org/officeDocument/2006/relationships/oleObject" Target="embeddings/oleObject230.bin"/><Relationship Id="rId887" Type="http://schemas.openxmlformats.org/officeDocument/2006/relationships/image" Target="media/image428.wmf"/><Relationship Id="rId1072" Type="http://schemas.openxmlformats.org/officeDocument/2006/relationships/image" Target="media/image521.wmf"/><Relationship Id="rId1500" Type="http://schemas.openxmlformats.org/officeDocument/2006/relationships/oleObject" Target="embeddings/oleObject759.bin"/><Relationship Id="rId302" Type="http://schemas.openxmlformats.org/officeDocument/2006/relationships/oleObject" Target="embeddings/oleObject160.bin"/><Relationship Id="rId747" Type="http://schemas.openxmlformats.org/officeDocument/2006/relationships/image" Target="media/image361.wmf"/><Relationship Id="rId954" Type="http://schemas.openxmlformats.org/officeDocument/2006/relationships/oleObject" Target="embeddings/oleObject488.bin"/><Relationship Id="rId1377" Type="http://schemas.openxmlformats.org/officeDocument/2006/relationships/image" Target="media/image675.wmf"/><Relationship Id="rId1584" Type="http://schemas.openxmlformats.org/officeDocument/2006/relationships/oleObject" Target="embeddings/oleObject807.bin"/><Relationship Id="rId1791" Type="http://schemas.openxmlformats.org/officeDocument/2006/relationships/image" Target="media/image869.wmf"/><Relationship Id="rId1805" Type="http://schemas.openxmlformats.org/officeDocument/2006/relationships/image" Target="media/image876.wmf"/><Relationship Id="rId83" Type="http://schemas.openxmlformats.org/officeDocument/2006/relationships/oleObject" Target="embeddings/oleObject43.bin"/><Relationship Id="rId179" Type="http://schemas.openxmlformats.org/officeDocument/2006/relationships/oleObject" Target="embeddings/oleObject97.bin"/><Relationship Id="rId386" Type="http://schemas.openxmlformats.org/officeDocument/2006/relationships/image" Target="media/image180.wmf"/><Relationship Id="rId593" Type="http://schemas.openxmlformats.org/officeDocument/2006/relationships/image" Target="media/image283.wmf"/><Relationship Id="rId607" Type="http://schemas.openxmlformats.org/officeDocument/2006/relationships/image" Target="media/image290.wmf"/><Relationship Id="rId814" Type="http://schemas.openxmlformats.org/officeDocument/2006/relationships/oleObject" Target="embeddings/oleObject418.bin"/><Relationship Id="rId1237" Type="http://schemas.openxmlformats.org/officeDocument/2006/relationships/image" Target="media/image605.wmf"/><Relationship Id="rId1444" Type="http://schemas.openxmlformats.org/officeDocument/2006/relationships/oleObject" Target="embeddings/oleObject731.bin"/><Relationship Id="rId1651" Type="http://schemas.openxmlformats.org/officeDocument/2006/relationships/image" Target="media/image799.wmf"/><Relationship Id="rId246" Type="http://schemas.openxmlformats.org/officeDocument/2006/relationships/oleObject" Target="embeddings/oleObject132.bin"/><Relationship Id="rId453" Type="http://schemas.openxmlformats.org/officeDocument/2006/relationships/image" Target="media/image213.wmf"/><Relationship Id="rId660" Type="http://schemas.openxmlformats.org/officeDocument/2006/relationships/oleObject" Target="embeddings/oleObject339.bin"/><Relationship Id="rId898" Type="http://schemas.openxmlformats.org/officeDocument/2006/relationships/oleObject" Target="embeddings/oleObject460.bin"/><Relationship Id="rId1083" Type="http://schemas.openxmlformats.org/officeDocument/2006/relationships/oleObject" Target="embeddings/oleObject552.bin"/><Relationship Id="rId1290" Type="http://schemas.openxmlformats.org/officeDocument/2006/relationships/oleObject" Target="embeddings/oleObject654.bin"/><Relationship Id="rId1304" Type="http://schemas.openxmlformats.org/officeDocument/2006/relationships/oleObject" Target="embeddings/oleObject661.bin"/><Relationship Id="rId1511" Type="http://schemas.openxmlformats.org/officeDocument/2006/relationships/image" Target="media/image742.wmf"/><Relationship Id="rId1749" Type="http://schemas.openxmlformats.org/officeDocument/2006/relationships/image" Target="media/image848.wmf"/><Relationship Id="rId106" Type="http://schemas.openxmlformats.org/officeDocument/2006/relationships/oleObject" Target="embeddings/oleObject61.bin"/><Relationship Id="rId313" Type="http://schemas.openxmlformats.org/officeDocument/2006/relationships/image" Target="media/image143.wmf"/><Relationship Id="rId758" Type="http://schemas.openxmlformats.org/officeDocument/2006/relationships/image" Target="media/image367.wmf"/><Relationship Id="rId965" Type="http://schemas.openxmlformats.org/officeDocument/2006/relationships/image" Target="media/image467.wmf"/><Relationship Id="rId1150" Type="http://schemas.openxmlformats.org/officeDocument/2006/relationships/image" Target="media/image560.wmf"/><Relationship Id="rId1388" Type="http://schemas.openxmlformats.org/officeDocument/2006/relationships/oleObject" Target="embeddings/oleObject703.bin"/><Relationship Id="rId1595" Type="http://schemas.openxmlformats.org/officeDocument/2006/relationships/image" Target="media/image777.wmf"/><Relationship Id="rId1609" Type="http://schemas.openxmlformats.org/officeDocument/2006/relationships/image" Target="media/image784.wmf"/><Relationship Id="rId1816" Type="http://schemas.openxmlformats.org/officeDocument/2006/relationships/oleObject" Target="embeddings/oleObject930.bin"/><Relationship Id="rId10" Type="http://schemas.openxmlformats.org/officeDocument/2006/relationships/image" Target="media/image5.wmf"/><Relationship Id="rId94" Type="http://schemas.openxmlformats.org/officeDocument/2006/relationships/oleObject" Target="embeddings/oleObject54.bin"/><Relationship Id="rId397" Type="http://schemas.openxmlformats.org/officeDocument/2006/relationships/image" Target="media/image185.wmf"/><Relationship Id="rId520" Type="http://schemas.openxmlformats.org/officeDocument/2006/relationships/oleObject" Target="embeddings/oleObject269.bin"/><Relationship Id="rId618" Type="http://schemas.openxmlformats.org/officeDocument/2006/relationships/oleObject" Target="embeddings/oleObject318.bin"/><Relationship Id="rId825" Type="http://schemas.openxmlformats.org/officeDocument/2006/relationships/image" Target="media/image397.wmf"/><Relationship Id="rId1248" Type="http://schemas.openxmlformats.org/officeDocument/2006/relationships/oleObject" Target="embeddings/oleObject633.bin"/><Relationship Id="rId1455" Type="http://schemas.openxmlformats.org/officeDocument/2006/relationships/image" Target="media/image714.wmf"/><Relationship Id="rId1662" Type="http://schemas.openxmlformats.org/officeDocument/2006/relationships/oleObject" Target="embeddings/oleObject853.bin"/><Relationship Id="rId257" Type="http://schemas.openxmlformats.org/officeDocument/2006/relationships/image" Target="media/image115.wmf"/><Relationship Id="rId464" Type="http://schemas.openxmlformats.org/officeDocument/2006/relationships/oleObject" Target="embeddings/oleObject241.bin"/><Relationship Id="rId1010" Type="http://schemas.openxmlformats.org/officeDocument/2006/relationships/oleObject" Target="embeddings/oleObject516.bin"/><Relationship Id="rId1094" Type="http://schemas.openxmlformats.org/officeDocument/2006/relationships/image" Target="media/image532.wmf"/><Relationship Id="rId1108" Type="http://schemas.openxmlformats.org/officeDocument/2006/relationships/image" Target="media/image539.wmf"/><Relationship Id="rId1315" Type="http://schemas.openxmlformats.org/officeDocument/2006/relationships/image" Target="media/image644.wmf"/><Relationship Id="rId117" Type="http://schemas.openxmlformats.org/officeDocument/2006/relationships/oleObject" Target="embeddings/oleObject66.bin"/><Relationship Id="rId671" Type="http://schemas.openxmlformats.org/officeDocument/2006/relationships/image" Target="media/image322.wmf"/><Relationship Id="rId769" Type="http://schemas.openxmlformats.org/officeDocument/2006/relationships/oleObject" Target="embeddings/oleObject392.bin"/><Relationship Id="rId976" Type="http://schemas.openxmlformats.org/officeDocument/2006/relationships/oleObject" Target="embeddings/oleObject499.bin"/><Relationship Id="rId1399" Type="http://schemas.openxmlformats.org/officeDocument/2006/relationships/image" Target="media/image686.wmf"/><Relationship Id="rId324" Type="http://schemas.openxmlformats.org/officeDocument/2006/relationships/oleObject" Target="embeddings/oleObject171.bin"/><Relationship Id="rId531" Type="http://schemas.openxmlformats.org/officeDocument/2006/relationships/image" Target="media/image252.wmf"/><Relationship Id="rId629" Type="http://schemas.openxmlformats.org/officeDocument/2006/relationships/image" Target="media/image301.wmf"/><Relationship Id="rId1161" Type="http://schemas.openxmlformats.org/officeDocument/2006/relationships/oleObject" Target="embeddings/oleObject591.bin"/><Relationship Id="rId1259" Type="http://schemas.openxmlformats.org/officeDocument/2006/relationships/image" Target="media/image616.wmf"/><Relationship Id="rId1466" Type="http://schemas.openxmlformats.org/officeDocument/2006/relationships/oleObject" Target="embeddings/oleObject742.bin"/><Relationship Id="rId836" Type="http://schemas.openxmlformats.org/officeDocument/2006/relationships/image" Target="media/image403.wmf"/><Relationship Id="rId1021" Type="http://schemas.openxmlformats.org/officeDocument/2006/relationships/image" Target="media/image495.wmf"/><Relationship Id="rId1119" Type="http://schemas.openxmlformats.org/officeDocument/2006/relationships/oleObject" Target="embeddings/oleObject570.bin"/><Relationship Id="rId1673" Type="http://schemas.openxmlformats.org/officeDocument/2006/relationships/image" Target="media/image810.wmf"/><Relationship Id="rId903" Type="http://schemas.openxmlformats.org/officeDocument/2006/relationships/image" Target="media/image436.wmf"/><Relationship Id="rId1326" Type="http://schemas.openxmlformats.org/officeDocument/2006/relationships/oleObject" Target="embeddings/oleObject672.bin"/><Relationship Id="rId1533" Type="http://schemas.openxmlformats.org/officeDocument/2006/relationships/image" Target="media/image753.wmf"/><Relationship Id="rId1740" Type="http://schemas.openxmlformats.org/officeDocument/2006/relationships/oleObject" Target="embeddings/oleObject892.bin"/><Relationship Id="rId32" Type="http://schemas.openxmlformats.org/officeDocument/2006/relationships/image" Target="media/image17.wmf"/><Relationship Id="rId1600" Type="http://schemas.openxmlformats.org/officeDocument/2006/relationships/oleObject" Target="embeddings/oleObject816.bin"/><Relationship Id="rId181" Type="http://schemas.openxmlformats.org/officeDocument/2006/relationships/oleObject" Target="embeddings/oleObject98.bin"/><Relationship Id="rId279" Type="http://schemas.openxmlformats.org/officeDocument/2006/relationships/image" Target="media/image126.wmf"/><Relationship Id="rId486" Type="http://schemas.openxmlformats.org/officeDocument/2006/relationships/oleObject" Target="embeddings/oleObject252.bin"/><Relationship Id="rId693" Type="http://schemas.openxmlformats.org/officeDocument/2006/relationships/image" Target="media/image333.wmf"/><Relationship Id="rId139" Type="http://schemas.openxmlformats.org/officeDocument/2006/relationships/oleObject" Target="embeddings/oleObject77.bin"/><Relationship Id="rId346" Type="http://schemas.openxmlformats.org/officeDocument/2006/relationships/oleObject" Target="embeddings/oleObject182.bin"/><Relationship Id="rId553" Type="http://schemas.openxmlformats.org/officeDocument/2006/relationships/image" Target="media/image263.wmf"/><Relationship Id="rId760" Type="http://schemas.openxmlformats.org/officeDocument/2006/relationships/image" Target="media/image368.wmf"/><Relationship Id="rId998" Type="http://schemas.openxmlformats.org/officeDocument/2006/relationships/oleObject" Target="embeddings/oleObject510.bin"/><Relationship Id="rId1183" Type="http://schemas.openxmlformats.org/officeDocument/2006/relationships/image" Target="media/image577.wmf"/><Relationship Id="rId1390" Type="http://schemas.openxmlformats.org/officeDocument/2006/relationships/oleObject" Target="embeddings/oleObject704.bin"/><Relationship Id="rId206" Type="http://schemas.openxmlformats.org/officeDocument/2006/relationships/image" Target="media/image90.png"/><Relationship Id="rId413" Type="http://schemas.openxmlformats.org/officeDocument/2006/relationships/image" Target="media/image193.wmf"/><Relationship Id="rId858" Type="http://schemas.openxmlformats.org/officeDocument/2006/relationships/image" Target="media/image414.wmf"/><Relationship Id="rId1043" Type="http://schemas.openxmlformats.org/officeDocument/2006/relationships/oleObject" Target="embeddings/oleObject532.bin"/><Relationship Id="rId1488" Type="http://schemas.openxmlformats.org/officeDocument/2006/relationships/oleObject" Target="embeddings/oleObject753.bin"/><Relationship Id="rId1695" Type="http://schemas.openxmlformats.org/officeDocument/2006/relationships/image" Target="media/image821.wmf"/><Relationship Id="rId620" Type="http://schemas.openxmlformats.org/officeDocument/2006/relationships/oleObject" Target="embeddings/oleObject319.bin"/><Relationship Id="rId718" Type="http://schemas.openxmlformats.org/officeDocument/2006/relationships/image" Target="media/image346.wmf"/><Relationship Id="rId925" Type="http://schemas.openxmlformats.org/officeDocument/2006/relationships/image" Target="media/image447.wmf"/><Relationship Id="rId1250" Type="http://schemas.openxmlformats.org/officeDocument/2006/relationships/oleObject" Target="embeddings/oleObject634.bin"/><Relationship Id="rId1348" Type="http://schemas.openxmlformats.org/officeDocument/2006/relationships/oleObject" Target="embeddings/oleObject683.bin"/><Relationship Id="rId1555" Type="http://schemas.openxmlformats.org/officeDocument/2006/relationships/image" Target="media/image764.wmf"/><Relationship Id="rId1762" Type="http://schemas.openxmlformats.org/officeDocument/2006/relationships/oleObject" Target="embeddings/oleObject903.bin"/><Relationship Id="rId1110" Type="http://schemas.openxmlformats.org/officeDocument/2006/relationships/image" Target="media/image540.wmf"/><Relationship Id="rId1208" Type="http://schemas.openxmlformats.org/officeDocument/2006/relationships/image" Target="media/image590.wmf"/><Relationship Id="rId1415" Type="http://schemas.openxmlformats.org/officeDocument/2006/relationships/image" Target="media/image694.wmf"/><Relationship Id="rId54" Type="http://schemas.openxmlformats.org/officeDocument/2006/relationships/image" Target="media/image28.wmf"/><Relationship Id="rId1622" Type="http://schemas.openxmlformats.org/officeDocument/2006/relationships/oleObject" Target="embeddings/oleObject829.bin"/><Relationship Id="rId270" Type="http://schemas.openxmlformats.org/officeDocument/2006/relationships/oleObject" Target="embeddings/oleObject144.bin"/><Relationship Id="rId130" Type="http://schemas.openxmlformats.org/officeDocument/2006/relationships/image" Target="media/image53.wmf"/><Relationship Id="rId368" Type="http://schemas.openxmlformats.org/officeDocument/2006/relationships/image" Target="media/image171.wmf"/><Relationship Id="rId575" Type="http://schemas.openxmlformats.org/officeDocument/2006/relationships/image" Target="media/image274.wmf"/><Relationship Id="rId782" Type="http://schemas.openxmlformats.org/officeDocument/2006/relationships/image" Target="media/image379.wmf"/><Relationship Id="rId228" Type="http://schemas.openxmlformats.org/officeDocument/2006/relationships/image" Target="media/image100.wmf"/><Relationship Id="rId435" Type="http://schemas.openxmlformats.org/officeDocument/2006/relationships/image" Target="media/image204.wmf"/><Relationship Id="rId642" Type="http://schemas.openxmlformats.org/officeDocument/2006/relationships/oleObject" Target="embeddings/oleObject330.bin"/><Relationship Id="rId1065" Type="http://schemas.openxmlformats.org/officeDocument/2006/relationships/oleObject" Target="embeddings/oleObject543.bin"/><Relationship Id="rId1272" Type="http://schemas.openxmlformats.org/officeDocument/2006/relationships/oleObject" Target="embeddings/oleObject645.bin"/><Relationship Id="rId502" Type="http://schemas.openxmlformats.org/officeDocument/2006/relationships/oleObject" Target="embeddings/oleObject260.bin"/><Relationship Id="rId947" Type="http://schemas.openxmlformats.org/officeDocument/2006/relationships/image" Target="media/image458.wmf"/><Relationship Id="rId1132" Type="http://schemas.openxmlformats.org/officeDocument/2006/relationships/image" Target="media/image551.wmf"/><Relationship Id="rId1577" Type="http://schemas.openxmlformats.org/officeDocument/2006/relationships/oleObject" Target="embeddings/oleObject800.bin"/><Relationship Id="rId1784" Type="http://schemas.openxmlformats.org/officeDocument/2006/relationships/oleObject" Target="embeddings/oleObject914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88.wmf"/><Relationship Id="rId1437" Type="http://schemas.openxmlformats.org/officeDocument/2006/relationships/image" Target="media/image705.wmf"/><Relationship Id="rId1644" Type="http://schemas.openxmlformats.org/officeDocument/2006/relationships/oleObject" Target="embeddings/oleObject844.bin"/><Relationship Id="rId1504" Type="http://schemas.openxmlformats.org/officeDocument/2006/relationships/oleObject" Target="embeddings/oleObject761.bin"/><Relationship Id="rId1711" Type="http://schemas.openxmlformats.org/officeDocument/2006/relationships/image" Target="media/image829.wmf"/><Relationship Id="rId292" Type="http://schemas.openxmlformats.org/officeDocument/2006/relationships/oleObject" Target="embeddings/oleObject155.bin"/><Relationship Id="rId1809" Type="http://schemas.openxmlformats.org/officeDocument/2006/relationships/image" Target="media/image878.wmf"/><Relationship Id="rId597" Type="http://schemas.openxmlformats.org/officeDocument/2006/relationships/image" Target="media/image285.wmf"/><Relationship Id="rId152" Type="http://schemas.openxmlformats.org/officeDocument/2006/relationships/image" Target="media/image64.wmf"/><Relationship Id="rId457" Type="http://schemas.openxmlformats.org/officeDocument/2006/relationships/image" Target="media/image215.wmf"/><Relationship Id="rId1087" Type="http://schemas.openxmlformats.org/officeDocument/2006/relationships/oleObject" Target="embeddings/oleObject554.bin"/><Relationship Id="rId1294" Type="http://schemas.openxmlformats.org/officeDocument/2006/relationships/oleObject" Target="embeddings/oleObject656.bin"/><Relationship Id="rId664" Type="http://schemas.openxmlformats.org/officeDocument/2006/relationships/oleObject" Target="embeddings/oleObject341.bin"/><Relationship Id="rId871" Type="http://schemas.openxmlformats.org/officeDocument/2006/relationships/image" Target="media/image420.wmf"/><Relationship Id="rId969" Type="http://schemas.openxmlformats.org/officeDocument/2006/relationships/image" Target="media/image469.wmf"/><Relationship Id="rId1599" Type="http://schemas.openxmlformats.org/officeDocument/2006/relationships/image" Target="media/image779.wmf"/><Relationship Id="rId317" Type="http://schemas.openxmlformats.org/officeDocument/2006/relationships/image" Target="media/image145.wmf"/><Relationship Id="rId524" Type="http://schemas.openxmlformats.org/officeDocument/2006/relationships/oleObject" Target="embeddings/oleObject271.bin"/><Relationship Id="rId731" Type="http://schemas.openxmlformats.org/officeDocument/2006/relationships/image" Target="media/image353.wmf"/><Relationship Id="rId1154" Type="http://schemas.openxmlformats.org/officeDocument/2006/relationships/image" Target="media/image562.wmf"/><Relationship Id="rId1361" Type="http://schemas.openxmlformats.org/officeDocument/2006/relationships/image" Target="media/image667.wmf"/><Relationship Id="rId1459" Type="http://schemas.openxmlformats.org/officeDocument/2006/relationships/image" Target="media/image716.wmf"/><Relationship Id="rId98" Type="http://schemas.openxmlformats.org/officeDocument/2006/relationships/oleObject" Target="embeddings/oleObject57.bin"/><Relationship Id="rId829" Type="http://schemas.openxmlformats.org/officeDocument/2006/relationships/image" Target="media/image399.wmf"/><Relationship Id="rId1014" Type="http://schemas.openxmlformats.org/officeDocument/2006/relationships/oleObject" Target="embeddings/oleObject518.bin"/><Relationship Id="rId1221" Type="http://schemas.openxmlformats.org/officeDocument/2006/relationships/oleObject" Target="embeddings/oleObject620.bin"/><Relationship Id="rId1666" Type="http://schemas.openxmlformats.org/officeDocument/2006/relationships/oleObject" Target="embeddings/oleObject855.bin"/><Relationship Id="rId1319" Type="http://schemas.openxmlformats.org/officeDocument/2006/relationships/image" Target="media/image646.wmf"/><Relationship Id="rId1526" Type="http://schemas.openxmlformats.org/officeDocument/2006/relationships/oleObject" Target="embeddings/oleObject772.bin"/><Relationship Id="rId1733" Type="http://schemas.openxmlformats.org/officeDocument/2006/relationships/image" Target="media/image840.wmf"/><Relationship Id="rId25" Type="http://schemas.openxmlformats.org/officeDocument/2006/relationships/oleObject" Target="embeddings/oleObject7.bin"/><Relationship Id="rId1800" Type="http://schemas.openxmlformats.org/officeDocument/2006/relationships/oleObject" Target="embeddings/oleObject922.bin"/><Relationship Id="rId174" Type="http://schemas.openxmlformats.org/officeDocument/2006/relationships/oleObject" Target="embeddings/oleObject95.bin"/><Relationship Id="rId381" Type="http://schemas.openxmlformats.org/officeDocument/2006/relationships/oleObject" Target="embeddings/oleObject199.bin"/><Relationship Id="rId241" Type="http://schemas.openxmlformats.org/officeDocument/2006/relationships/image" Target="media/image107.wmf"/><Relationship Id="rId479" Type="http://schemas.openxmlformats.org/officeDocument/2006/relationships/image" Target="media/image226.wmf"/><Relationship Id="rId686" Type="http://schemas.openxmlformats.org/officeDocument/2006/relationships/oleObject" Target="embeddings/oleObject352.bin"/><Relationship Id="rId893" Type="http://schemas.openxmlformats.org/officeDocument/2006/relationships/image" Target="media/image431.wmf"/><Relationship Id="rId339" Type="http://schemas.openxmlformats.org/officeDocument/2006/relationships/image" Target="media/image156.wmf"/><Relationship Id="rId546" Type="http://schemas.openxmlformats.org/officeDocument/2006/relationships/oleObject" Target="embeddings/oleObject282.bin"/><Relationship Id="rId753" Type="http://schemas.openxmlformats.org/officeDocument/2006/relationships/image" Target="media/image364.wmf"/><Relationship Id="rId1176" Type="http://schemas.openxmlformats.org/officeDocument/2006/relationships/oleObject" Target="embeddings/oleObject598.bin"/><Relationship Id="rId1383" Type="http://schemas.openxmlformats.org/officeDocument/2006/relationships/image" Target="media/image678.wmf"/><Relationship Id="rId101" Type="http://schemas.openxmlformats.org/officeDocument/2006/relationships/image" Target="media/image38.wmf"/><Relationship Id="rId406" Type="http://schemas.openxmlformats.org/officeDocument/2006/relationships/oleObject" Target="embeddings/oleObject212.bin"/><Relationship Id="rId960" Type="http://schemas.openxmlformats.org/officeDocument/2006/relationships/oleObject" Target="embeddings/oleObject491.bin"/><Relationship Id="rId1036" Type="http://schemas.openxmlformats.org/officeDocument/2006/relationships/oleObject" Target="embeddings/oleObject529.bin"/><Relationship Id="rId1243" Type="http://schemas.openxmlformats.org/officeDocument/2006/relationships/image" Target="media/image608.wmf"/><Relationship Id="rId1590" Type="http://schemas.openxmlformats.org/officeDocument/2006/relationships/oleObject" Target="embeddings/oleObject811.bin"/><Relationship Id="rId1688" Type="http://schemas.openxmlformats.org/officeDocument/2006/relationships/oleObject" Target="embeddings/oleObject866.bin"/><Relationship Id="rId613" Type="http://schemas.openxmlformats.org/officeDocument/2006/relationships/image" Target="media/image293.wmf"/><Relationship Id="rId820" Type="http://schemas.openxmlformats.org/officeDocument/2006/relationships/oleObject" Target="embeddings/oleObject421.bin"/><Relationship Id="rId918" Type="http://schemas.openxmlformats.org/officeDocument/2006/relationships/oleObject" Target="embeddings/oleObject470.bin"/><Relationship Id="rId1450" Type="http://schemas.openxmlformats.org/officeDocument/2006/relationships/oleObject" Target="embeddings/oleObject734.bin"/><Relationship Id="rId1548" Type="http://schemas.openxmlformats.org/officeDocument/2006/relationships/oleObject" Target="embeddings/oleObject783.bin"/><Relationship Id="rId1755" Type="http://schemas.openxmlformats.org/officeDocument/2006/relationships/image" Target="media/image851.wmf"/><Relationship Id="rId1103" Type="http://schemas.openxmlformats.org/officeDocument/2006/relationships/oleObject" Target="embeddings/oleObject562.bin"/><Relationship Id="rId1310" Type="http://schemas.openxmlformats.org/officeDocument/2006/relationships/oleObject" Target="embeddings/oleObject664.bin"/><Relationship Id="rId1408" Type="http://schemas.openxmlformats.org/officeDocument/2006/relationships/oleObject" Target="embeddings/oleObject713.bin"/><Relationship Id="rId47" Type="http://schemas.openxmlformats.org/officeDocument/2006/relationships/oleObject" Target="embeddings/oleObject18.bin"/><Relationship Id="rId1615" Type="http://schemas.openxmlformats.org/officeDocument/2006/relationships/image" Target="media/image787.wmf"/><Relationship Id="rId1822" Type="http://schemas.openxmlformats.org/officeDocument/2006/relationships/oleObject" Target="embeddings/oleObject933.bin"/><Relationship Id="rId196" Type="http://schemas.openxmlformats.org/officeDocument/2006/relationships/oleObject" Target="embeddings/oleObject106.bin"/><Relationship Id="rId263" Type="http://schemas.openxmlformats.org/officeDocument/2006/relationships/image" Target="media/image118.wmf"/><Relationship Id="rId470" Type="http://schemas.openxmlformats.org/officeDocument/2006/relationships/oleObject" Target="embeddings/oleObject244.bin"/><Relationship Id="rId123" Type="http://schemas.openxmlformats.org/officeDocument/2006/relationships/oleObject" Target="embeddings/oleObject69.bin"/><Relationship Id="rId330" Type="http://schemas.openxmlformats.org/officeDocument/2006/relationships/oleObject" Target="embeddings/oleObject174.bin"/><Relationship Id="rId568" Type="http://schemas.openxmlformats.org/officeDocument/2006/relationships/oleObject" Target="embeddings/oleObject293.bin"/><Relationship Id="rId775" Type="http://schemas.openxmlformats.org/officeDocument/2006/relationships/oleObject" Target="embeddings/oleObject395.bin"/><Relationship Id="rId982" Type="http://schemas.openxmlformats.org/officeDocument/2006/relationships/oleObject" Target="embeddings/oleObject502.bin"/><Relationship Id="rId1198" Type="http://schemas.openxmlformats.org/officeDocument/2006/relationships/image" Target="media/image585.wmf"/><Relationship Id="rId428" Type="http://schemas.openxmlformats.org/officeDocument/2006/relationships/oleObject" Target="embeddings/oleObject223.bin"/><Relationship Id="rId635" Type="http://schemas.openxmlformats.org/officeDocument/2006/relationships/image" Target="media/image304.wmf"/><Relationship Id="rId842" Type="http://schemas.openxmlformats.org/officeDocument/2006/relationships/image" Target="media/image406.wmf"/><Relationship Id="rId1058" Type="http://schemas.openxmlformats.org/officeDocument/2006/relationships/image" Target="media/image514.wmf"/><Relationship Id="rId1265" Type="http://schemas.openxmlformats.org/officeDocument/2006/relationships/image" Target="media/image619.wmf"/><Relationship Id="rId1472" Type="http://schemas.openxmlformats.org/officeDocument/2006/relationships/oleObject" Target="embeddings/oleObject745.bin"/><Relationship Id="rId702" Type="http://schemas.openxmlformats.org/officeDocument/2006/relationships/oleObject" Target="embeddings/oleObject360.bin"/><Relationship Id="rId1125" Type="http://schemas.openxmlformats.org/officeDocument/2006/relationships/oleObject" Target="embeddings/oleObject573.bin"/><Relationship Id="rId1332" Type="http://schemas.openxmlformats.org/officeDocument/2006/relationships/oleObject" Target="embeddings/oleObject675.bin"/><Relationship Id="rId1777" Type="http://schemas.openxmlformats.org/officeDocument/2006/relationships/image" Target="media/image862.wmf"/><Relationship Id="rId69" Type="http://schemas.openxmlformats.org/officeDocument/2006/relationships/oleObject" Target="embeddings/oleObject29.bin"/><Relationship Id="rId1637" Type="http://schemas.openxmlformats.org/officeDocument/2006/relationships/image" Target="media/image792.wmf"/><Relationship Id="rId1704" Type="http://schemas.openxmlformats.org/officeDocument/2006/relationships/oleObject" Target="embeddings/oleObject874.bin"/><Relationship Id="rId285" Type="http://schemas.openxmlformats.org/officeDocument/2006/relationships/image" Target="media/image129.wmf"/><Relationship Id="rId492" Type="http://schemas.openxmlformats.org/officeDocument/2006/relationships/oleObject" Target="embeddings/oleObject255.bin"/><Relationship Id="rId797" Type="http://schemas.openxmlformats.org/officeDocument/2006/relationships/image" Target="media/image386.wmf"/><Relationship Id="rId145" Type="http://schemas.openxmlformats.org/officeDocument/2006/relationships/oleObject" Target="embeddings/oleObject80.bin"/><Relationship Id="rId352" Type="http://schemas.openxmlformats.org/officeDocument/2006/relationships/image" Target="media/image163.wmf"/><Relationship Id="rId1287" Type="http://schemas.openxmlformats.org/officeDocument/2006/relationships/image" Target="media/image630.wmf"/><Relationship Id="rId212" Type="http://schemas.openxmlformats.org/officeDocument/2006/relationships/oleObject" Target="embeddings/oleObject114.bin"/><Relationship Id="rId657" Type="http://schemas.openxmlformats.org/officeDocument/2006/relationships/image" Target="media/image315.wmf"/><Relationship Id="rId864" Type="http://schemas.openxmlformats.org/officeDocument/2006/relationships/oleObject" Target="embeddings/oleObject443.bin"/><Relationship Id="rId1494" Type="http://schemas.openxmlformats.org/officeDocument/2006/relationships/oleObject" Target="embeddings/oleObject756.bin"/><Relationship Id="rId1799" Type="http://schemas.openxmlformats.org/officeDocument/2006/relationships/image" Target="media/image873.wmf"/><Relationship Id="rId517" Type="http://schemas.openxmlformats.org/officeDocument/2006/relationships/image" Target="media/image245.wmf"/><Relationship Id="rId724" Type="http://schemas.openxmlformats.org/officeDocument/2006/relationships/image" Target="media/image349.wmf"/><Relationship Id="rId931" Type="http://schemas.openxmlformats.org/officeDocument/2006/relationships/image" Target="media/image450.wmf"/><Relationship Id="rId1147" Type="http://schemas.openxmlformats.org/officeDocument/2006/relationships/oleObject" Target="embeddings/oleObject584.bin"/><Relationship Id="rId1354" Type="http://schemas.openxmlformats.org/officeDocument/2006/relationships/oleObject" Target="embeddings/oleObject686.bin"/><Relationship Id="rId1561" Type="http://schemas.openxmlformats.org/officeDocument/2006/relationships/image" Target="media/image767.wmf"/><Relationship Id="rId60" Type="http://schemas.openxmlformats.org/officeDocument/2006/relationships/image" Target="media/image31.wmf"/><Relationship Id="rId1007" Type="http://schemas.openxmlformats.org/officeDocument/2006/relationships/image" Target="media/image488.wmf"/><Relationship Id="rId1214" Type="http://schemas.openxmlformats.org/officeDocument/2006/relationships/image" Target="media/image593.wmf"/><Relationship Id="rId1421" Type="http://schemas.openxmlformats.org/officeDocument/2006/relationships/image" Target="media/image697.wmf"/><Relationship Id="rId1659" Type="http://schemas.openxmlformats.org/officeDocument/2006/relationships/image" Target="media/image803.wmf"/><Relationship Id="rId1519" Type="http://schemas.openxmlformats.org/officeDocument/2006/relationships/image" Target="media/image746.wmf"/><Relationship Id="rId1726" Type="http://schemas.openxmlformats.org/officeDocument/2006/relationships/oleObject" Target="embeddings/oleObject885.bin"/><Relationship Id="rId18" Type="http://schemas.openxmlformats.org/officeDocument/2006/relationships/image" Target="media/image10.wmf"/><Relationship Id="rId167" Type="http://schemas.openxmlformats.org/officeDocument/2006/relationships/image" Target="media/image71.wmf"/><Relationship Id="rId374" Type="http://schemas.openxmlformats.org/officeDocument/2006/relationships/image" Target="media/image174.wmf"/><Relationship Id="rId581" Type="http://schemas.openxmlformats.org/officeDocument/2006/relationships/image" Target="media/image277.wmf"/><Relationship Id="rId234" Type="http://schemas.openxmlformats.org/officeDocument/2006/relationships/image" Target="media/image103.wmf"/><Relationship Id="rId679" Type="http://schemas.openxmlformats.org/officeDocument/2006/relationships/image" Target="media/image326.wmf"/><Relationship Id="rId886" Type="http://schemas.openxmlformats.org/officeDocument/2006/relationships/oleObject" Target="embeddings/oleObject454.bin"/><Relationship Id="rId2" Type="http://schemas.openxmlformats.org/officeDocument/2006/relationships/numbering" Target="numbering.xml"/><Relationship Id="rId441" Type="http://schemas.openxmlformats.org/officeDocument/2006/relationships/image" Target="media/image207.wmf"/><Relationship Id="rId539" Type="http://schemas.openxmlformats.org/officeDocument/2006/relationships/image" Target="media/image256.wmf"/><Relationship Id="rId746" Type="http://schemas.openxmlformats.org/officeDocument/2006/relationships/oleObject" Target="embeddings/oleObject381.bin"/><Relationship Id="rId1071" Type="http://schemas.openxmlformats.org/officeDocument/2006/relationships/oleObject" Target="embeddings/oleObject546.bin"/><Relationship Id="rId1169" Type="http://schemas.openxmlformats.org/officeDocument/2006/relationships/image" Target="media/image570.wmf"/><Relationship Id="rId1376" Type="http://schemas.openxmlformats.org/officeDocument/2006/relationships/oleObject" Target="embeddings/oleObject697.bin"/><Relationship Id="rId1583" Type="http://schemas.openxmlformats.org/officeDocument/2006/relationships/oleObject" Target="embeddings/oleObject806.bin"/><Relationship Id="rId301" Type="http://schemas.openxmlformats.org/officeDocument/2006/relationships/image" Target="media/image137.wmf"/><Relationship Id="rId953" Type="http://schemas.openxmlformats.org/officeDocument/2006/relationships/image" Target="media/image461.wmf"/><Relationship Id="rId1029" Type="http://schemas.openxmlformats.org/officeDocument/2006/relationships/image" Target="media/image499.wmf"/><Relationship Id="rId1236" Type="http://schemas.openxmlformats.org/officeDocument/2006/relationships/oleObject" Target="embeddings/oleObject627.bin"/><Relationship Id="rId1790" Type="http://schemas.openxmlformats.org/officeDocument/2006/relationships/oleObject" Target="embeddings/oleObject917.bin"/><Relationship Id="rId82" Type="http://schemas.openxmlformats.org/officeDocument/2006/relationships/oleObject" Target="embeddings/oleObject42.bin"/><Relationship Id="rId606" Type="http://schemas.openxmlformats.org/officeDocument/2006/relationships/oleObject" Target="embeddings/oleObject312.bin"/><Relationship Id="rId813" Type="http://schemas.openxmlformats.org/officeDocument/2006/relationships/image" Target="media/image391.wmf"/><Relationship Id="rId1443" Type="http://schemas.openxmlformats.org/officeDocument/2006/relationships/image" Target="media/image708.wmf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896.bin"/><Relationship Id="rId1303" Type="http://schemas.openxmlformats.org/officeDocument/2006/relationships/image" Target="media/image638.wmf"/><Relationship Id="rId1510" Type="http://schemas.openxmlformats.org/officeDocument/2006/relationships/oleObject" Target="embeddings/oleObject764.bin"/><Relationship Id="rId1608" Type="http://schemas.openxmlformats.org/officeDocument/2006/relationships/oleObject" Target="embeddings/oleObject820.bin"/><Relationship Id="rId1815" Type="http://schemas.openxmlformats.org/officeDocument/2006/relationships/image" Target="media/image881.wmf"/><Relationship Id="rId189" Type="http://schemas.openxmlformats.org/officeDocument/2006/relationships/oleObject" Target="embeddings/oleObject102.bin"/><Relationship Id="rId396" Type="http://schemas.openxmlformats.org/officeDocument/2006/relationships/oleObject" Target="embeddings/oleObject207.bin"/><Relationship Id="rId256" Type="http://schemas.openxmlformats.org/officeDocument/2006/relationships/oleObject" Target="embeddings/oleObject137.bin"/><Relationship Id="rId463" Type="http://schemas.openxmlformats.org/officeDocument/2006/relationships/image" Target="media/image218.wmf"/><Relationship Id="rId670" Type="http://schemas.openxmlformats.org/officeDocument/2006/relationships/oleObject" Target="embeddings/oleObject344.bin"/><Relationship Id="rId1093" Type="http://schemas.openxmlformats.org/officeDocument/2006/relationships/oleObject" Target="embeddings/oleObject557.bin"/><Relationship Id="rId116" Type="http://schemas.openxmlformats.org/officeDocument/2006/relationships/image" Target="media/image46.wmf"/><Relationship Id="rId323" Type="http://schemas.openxmlformats.org/officeDocument/2006/relationships/image" Target="media/image148.wmf"/><Relationship Id="rId530" Type="http://schemas.openxmlformats.org/officeDocument/2006/relationships/oleObject" Target="embeddings/oleObject274.bin"/><Relationship Id="rId768" Type="http://schemas.openxmlformats.org/officeDocument/2006/relationships/image" Target="media/image372.wmf"/><Relationship Id="rId975" Type="http://schemas.openxmlformats.org/officeDocument/2006/relationships/image" Target="media/image472.wmf"/><Relationship Id="rId1160" Type="http://schemas.openxmlformats.org/officeDocument/2006/relationships/image" Target="media/image565.wmf"/><Relationship Id="rId1398" Type="http://schemas.openxmlformats.org/officeDocument/2006/relationships/oleObject" Target="embeddings/oleObject708.bin"/><Relationship Id="rId628" Type="http://schemas.openxmlformats.org/officeDocument/2006/relationships/oleObject" Target="embeddings/oleObject323.bin"/><Relationship Id="rId835" Type="http://schemas.openxmlformats.org/officeDocument/2006/relationships/oleObject" Target="embeddings/oleObject428.bin"/><Relationship Id="rId1258" Type="http://schemas.openxmlformats.org/officeDocument/2006/relationships/oleObject" Target="embeddings/oleObject638.bin"/><Relationship Id="rId1465" Type="http://schemas.openxmlformats.org/officeDocument/2006/relationships/image" Target="media/image719.wmf"/><Relationship Id="rId1672" Type="http://schemas.openxmlformats.org/officeDocument/2006/relationships/oleObject" Target="embeddings/oleObject858.bin"/><Relationship Id="rId1020" Type="http://schemas.openxmlformats.org/officeDocument/2006/relationships/oleObject" Target="embeddings/oleObject521.bin"/><Relationship Id="rId1118" Type="http://schemas.openxmlformats.org/officeDocument/2006/relationships/image" Target="media/image544.wmf"/><Relationship Id="rId1325" Type="http://schemas.openxmlformats.org/officeDocument/2006/relationships/image" Target="media/image649.wmf"/><Relationship Id="rId1532" Type="http://schemas.openxmlformats.org/officeDocument/2006/relationships/oleObject" Target="embeddings/oleObject775.bin"/><Relationship Id="rId902" Type="http://schemas.openxmlformats.org/officeDocument/2006/relationships/oleObject" Target="embeddings/oleObject462.bin"/><Relationship Id="rId31" Type="http://schemas.openxmlformats.org/officeDocument/2006/relationships/oleObject" Target="embeddings/oleObject10.bin"/><Relationship Id="rId180" Type="http://schemas.openxmlformats.org/officeDocument/2006/relationships/image" Target="media/image78.wmf"/><Relationship Id="rId278" Type="http://schemas.openxmlformats.org/officeDocument/2006/relationships/oleObject" Target="embeddings/oleObject148.bin"/><Relationship Id="rId485" Type="http://schemas.openxmlformats.org/officeDocument/2006/relationships/image" Target="media/image229.wmf"/><Relationship Id="rId692" Type="http://schemas.openxmlformats.org/officeDocument/2006/relationships/oleObject" Target="embeddings/oleObject355.bin"/><Relationship Id="rId138" Type="http://schemas.openxmlformats.org/officeDocument/2006/relationships/image" Target="media/image57.wmf"/><Relationship Id="rId345" Type="http://schemas.openxmlformats.org/officeDocument/2006/relationships/image" Target="media/image159.wmf"/><Relationship Id="rId552" Type="http://schemas.openxmlformats.org/officeDocument/2006/relationships/oleObject" Target="embeddings/oleObject285.bin"/><Relationship Id="rId997" Type="http://schemas.openxmlformats.org/officeDocument/2006/relationships/image" Target="media/image483.wmf"/><Relationship Id="rId1182" Type="http://schemas.openxmlformats.org/officeDocument/2006/relationships/oleObject" Target="embeddings/oleObject601.bin"/><Relationship Id="rId205" Type="http://schemas.openxmlformats.org/officeDocument/2006/relationships/oleObject" Target="embeddings/oleObject111.bin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39.bin"/><Relationship Id="rId1042" Type="http://schemas.openxmlformats.org/officeDocument/2006/relationships/image" Target="media/image506.wmf"/><Relationship Id="rId1487" Type="http://schemas.openxmlformats.org/officeDocument/2006/relationships/image" Target="media/image730.wmf"/><Relationship Id="rId1694" Type="http://schemas.openxmlformats.org/officeDocument/2006/relationships/oleObject" Target="embeddings/oleObject869.bin"/><Relationship Id="rId717" Type="http://schemas.openxmlformats.org/officeDocument/2006/relationships/oleObject" Target="embeddings/oleObject367.bin"/><Relationship Id="rId924" Type="http://schemas.openxmlformats.org/officeDocument/2006/relationships/oleObject" Target="embeddings/oleObject473.bin"/><Relationship Id="rId1347" Type="http://schemas.openxmlformats.org/officeDocument/2006/relationships/image" Target="media/image660.wmf"/><Relationship Id="rId1554" Type="http://schemas.openxmlformats.org/officeDocument/2006/relationships/oleObject" Target="embeddings/oleObject786.bin"/><Relationship Id="rId1761" Type="http://schemas.openxmlformats.org/officeDocument/2006/relationships/image" Target="media/image854.wmf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613.bin"/><Relationship Id="rId1414" Type="http://schemas.openxmlformats.org/officeDocument/2006/relationships/oleObject" Target="embeddings/oleObject716.bin"/><Relationship Id="rId1621" Type="http://schemas.openxmlformats.org/officeDocument/2006/relationships/oleObject" Target="embeddings/oleObject828.bin"/><Relationship Id="rId1719" Type="http://schemas.openxmlformats.org/officeDocument/2006/relationships/image" Target="media/image833.wmf"/><Relationship Id="rId367" Type="http://schemas.openxmlformats.org/officeDocument/2006/relationships/oleObject" Target="embeddings/oleObject192.bin"/><Relationship Id="rId574" Type="http://schemas.openxmlformats.org/officeDocument/2006/relationships/oleObject" Target="embeddings/oleObject296.bin"/><Relationship Id="rId227" Type="http://schemas.openxmlformats.org/officeDocument/2006/relationships/oleObject" Target="embeddings/oleObject123.bin"/><Relationship Id="rId781" Type="http://schemas.openxmlformats.org/officeDocument/2006/relationships/oleObject" Target="embeddings/oleObject398.bin"/><Relationship Id="rId879" Type="http://schemas.openxmlformats.org/officeDocument/2006/relationships/image" Target="media/image424.wmf"/><Relationship Id="rId434" Type="http://schemas.openxmlformats.org/officeDocument/2006/relationships/oleObject" Target="embeddings/oleObject226.bin"/><Relationship Id="rId641" Type="http://schemas.openxmlformats.org/officeDocument/2006/relationships/image" Target="media/image307.wmf"/><Relationship Id="rId739" Type="http://schemas.openxmlformats.org/officeDocument/2006/relationships/image" Target="media/image357.wmf"/><Relationship Id="rId1064" Type="http://schemas.openxmlformats.org/officeDocument/2006/relationships/image" Target="media/image517.wmf"/><Relationship Id="rId1271" Type="http://schemas.openxmlformats.org/officeDocument/2006/relationships/image" Target="media/image622.wmf"/><Relationship Id="rId1369" Type="http://schemas.openxmlformats.org/officeDocument/2006/relationships/image" Target="media/image671.wmf"/><Relationship Id="rId1576" Type="http://schemas.openxmlformats.org/officeDocument/2006/relationships/oleObject" Target="embeddings/oleObject799.bin"/><Relationship Id="rId501" Type="http://schemas.openxmlformats.org/officeDocument/2006/relationships/image" Target="media/image237.wmf"/><Relationship Id="rId946" Type="http://schemas.openxmlformats.org/officeDocument/2006/relationships/oleObject" Target="embeddings/oleObject484.bin"/><Relationship Id="rId1131" Type="http://schemas.openxmlformats.org/officeDocument/2006/relationships/oleObject" Target="embeddings/oleObject576.bin"/><Relationship Id="rId1229" Type="http://schemas.openxmlformats.org/officeDocument/2006/relationships/image" Target="media/image601.wmf"/><Relationship Id="rId1783" Type="http://schemas.openxmlformats.org/officeDocument/2006/relationships/image" Target="media/image865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14.bin"/><Relationship Id="rId1436" Type="http://schemas.openxmlformats.org/officeDocument/2006/relationships/oleObject" Target="embeddings/oleObject727.bin"/><Relationship Id="rId1643" Type="http://schemas.openxmlformats.org/officeDocument/2006/relationships/image" Target="media/image795.wmf"/><Relationship Id="rId1503" Type="http://schemas.openxmlformats.org/officeDocument/2006/relationships/image" Target="media/image738.wmf"/><Relationship Id="rId1710" Type="http://schemas.openxmlformats.org/officeDocument/2006/relationships/oleObject" Target="embeddings/oleObject877.bin"/><Relationship Id="rId291" Type="http://schemas.openxmlformats.org/officeDocument/2006/relationships/image" Target="media/image132.wmf"/><Relationship Id="rId1808" Type="http://schemas.openxmlformats.org/officeDocument/2006/relationships/oleObject" Target="embeddings/oleObject926.bin"/><Relationship Id="rId151" Type="http://schemas.openxmlformats.org/officeDocument/2006/relationships/oleObject" Target="embeddings/oleObject83.bin"/><Relationship Id="rId389" Type="http://schemas.openxmlformats.org/officeDocument/2006/relationships/oleObject" Target="embeddings/oleObject203.bin"/><Relationship Id="rId596" Type="http://schemas.openxmlformats.org/officeDocument/2006/relationships/oleObject" Target="embeddings/oleObject307.bin"/><Relationship Id="rId249" Type="http://schemas.openxmlformats.org/officeDocument/2006/relationships/image" Target="media/image111.wmf"/><Relationship Id="rId456" Type="http://schemas.openxmlformats.org/officeDocument/2006/relationships/oleObject" Target="embeddings/oleObject237.bin"/><Relationship Id="rId663" Type="http://schemas.openxmlformats.org/officeDocument/2006/relationships/image" Target="media/image318.wmf"/><Relationship Id="rId870" Type="http://schemas.openxmlformats.org/officeDocument/2006/relationships/oleObject" Target="embeddings/oleObject446.bin"/><Relationship Id="rId1086" Type="http://schemas.openxmlformats.org/officeDocument/2006/relationships/image" Target="media/image528.wmf"/><Relationship Id="rId1293" Type="http://schemas.openxmlformats.org/officeDocument/2006/relationships/image" Target="media/image633.wmf"/><Relationship Id="rId109" Type="http://schemas.openxmlformats.org/officeDocument/2006/relationships/image" Target="media/image42.wmf"/><Relationship Id="rId316" Type="http://schemas.openxmlformats.org/officeDocument/2006/relationships/oleObject" Target="embeddings/oleObject167.bin"/><Relationship Id="rId523" Type="http://schemas.openxmlformats.org/officeDocument/2006/relationships/image" Target="media/image248.wmf"/><Relationship Id="rId968" Type="http://schemas.openxmlformats.org/officeDocument/2006/relationships/oleObject" Target="embeddings/oleObject495.bin"/><Relationship Id="rId1153" Type="http://schemas.openxmlformats.org/officeDocument/2006/relationships/oleObject" Target="embeddings/oleObject587.bin"/><Relationship Id="rId1598" Type="http://schemas.openxmlformats.org/officeDocument/2006/relationships/oleObject" Target="embeddings/oleObject815.bin"/><Relationship Id="rId97" Type="http://schemas.openxmlformats.org/officeDocument/2006/relationships/image" Target="media/image36.wmf"/><Relationship Id="rId730" Type="http://schemas.openxmlformats.org/officeDocument/2006/relationships/oleObject" Target="embeddings/oleObject373.bin"/><Relationship Id="rId828" Type="http://schemas.openxmlformats.org/officeDocument/2006/relationships/oleObject" Target="embeddings/oleObject425.bin"/><Relationship Id="rId1013" Type="http://schemas.openxmlformats.org/officeDocument/2006/relationships/image" Target="media/image491.wmf"/><Relationship Id="rId1360" Type="http://schemas.openxmlformats.org/officeDocument/2006/relationships/oleObject" Target="embeddings/oleObject689.bin"/><Relationship Id="rId1458" Type="http://schemas.openxmlformats.org/officeDocument/2006/relationships/oleObject" Target="embeddings/oleObject738.bin"/><Relationship Id="rId1665" Type="http://schemas.openxmlformats.org/officeDocument/2006/relationships/image" Target="media/image806.wmf"/><Relationship Id="rId1220" Type="http://schemas.openxmlformats.org/officeDocument/2006/relationships/image" Target="media/image596.wmf"/><Relationship Id="rId1318" Type="http://schemas.openxmlformats.org/officeDocument/2006/relationships/oleObject" Target="embeddings/oleObject668.bin"/><Relationship Id="rId1525" Type="http://schemas.openxmlformats.org/officeDocument/2006/relationships/image" Target="media/image749.wmf"/><Relationship Id="rId1732" Type="http://schemas.openxmlformats.org/officeDocument/2006/relationships/oleObject" Target="embeddings/oleObject888.bin"/><Relationship Id="rId24" Type="http://schemas.openxmlformats.org/officeDocument/2006/relationships/image" Target="media/image13.wmf"/><Relationship Id="rId173" Type="http://schemas.openxmlformats.org/officeDocument/2006/relationships/image" Target="media/image74.wmf"/><Relationship Id="rId380" Type="http://schemas.openxmlformats.org/officeDocument/2006/relationships/image" Target="media/image177.wmf"/><Relationship Id="rId240" Type="http://schemas.openxmlformats.org/officeDocument/2006/relationships/image" Target="media/image106.png"/><Relationship Id="rId478" Type="http://schemas.openxmlformats.org/officeDocument/2006/relationships/oleObject" Target="embeddings/oleObject248.bin"/><Relationship Id="rId685" Type="http://schemas.openxmlformats.org/officeDocument/2006/relationships/image" Target="media/image329.wmf"/><Relationship Id="rId892" Type="http://schemas.openxmlformats.org/officeDocument/2006/relationships/oleObject" Target="embeddings/oleObject457.bin"/><Relationship Id="rId100" Type="http://schemas.openxmlformats.org/officeDocument/2006/relationships/image" Target="media/image37.gif"/><Relationship Id="rId338" Type="http://schemas.openxmlformats.org/officeDocument/2006/relationships/oleObject" Target="embeddings/oleObject178.bin"/><Relationship Id="rId545" Type="http://schemas.openxmlformats.org/officeDocument/2006/relationships/image" Target="media/image259.wmf"/><Relationship Id="rId752" Type="http://schemas.openxmlformats.org/officeDocument/2006/relationships/oleObject" Target="embeddings/oleObject384.bin"/><Relationship Id="rId1175" Type="http://schemas.openxmlformats.org/officeDocument/2006/relationships/image" Target="media/image573.wmf"/><Relationship Id="rId1382" Type="http://schemas.openxmlformats.org/officeDocument/2006/relationships/oleObject" Target="embeddings/oleObject700.bin"/><Relationship Id="rId405" Type="http://schemas.openxmlformats.org/officeDocument/2006/relationships/image" Target="media/image189.wmf"/><Relationship Id="rId612" Type="http://schemas.openxmlformats.org/officeDocument/2006/relationships/oleObject" Target="embeddings/oleObject315.bin"/><Relationship Id="rId1035" Type="http://schemas.openxmlformats.org/officeDocument/2006/relationships/image" Target="media/image502.wmf"/><Relationship Id="rId1242" Type="http://schemas.openxmlformats.org/officeDocument/2006/relationships/oleObject" Target="embeddings/oleObject630.bin"/><Relationship Id="rId1687" Type="http://schemas.openxmlformats.org/officeDocument/2006/relationships/image" Target="media/image817.wmf"/><Relationship Id="rId917" Type="http://schemas.openxmlformats.org/officeDocument/2006/relationships/image" Target="media/image443.wmf"/><Relationship Id="rId1102" Type="http://schemas.openxmlformats.org/officeDocument/2006/relationships/image" Target="media/image536.wmf"/><Relationship Id="rId1547" Type="http://schemas.openxmlformats.org/officeDocument/2006/relationships/image" Target="media/image760.wmf"/><Relationship Id="rId1754" Type="http://schemas.openxmlformats.org/officeDocument/2006/relationships/oleObject" Target="embeddings/oleObject899.bin"/><Relationship Id="rId46" Type="http://schemas.openxmlformats.org/officeDocument/2006/relationships/image" Target="media/image24.wmf"/><Relationship Id="rId1407" Type="http://schemas.openxmlformats.org/officeDocument/2006/relationships/image" Target="media/image690.wmf"/><Relationship Id="rId1614" Type="http://schemas.openxmlformats.org/officeDocument/2006/relationships/oleObject" Target="embeddings/oleObject823.bin"/><Relationship Id="rId1821" Type="http://schemas.openxmlformats.org/officeDocument/2006/relationships/image" Target="media/image884.wmf"/><Relationship Id="rId195" Type="http://schemas.openxmlformats.org/officeDocument/2006/relationships/image" Target="media/image85.wmf"/><Relationship Id="rId262" Type="http://schemas.openxmlformats.org/officeDocument/2006/relationships/oleObject" Target="embeddings/oleObject140.bin"/><Relationship Id="rId567" Type="http://schemas.openxmlformats.org/officeDocument/2006/relationships/image" Target="media/image270.wmf"/><Relationship Id="rId1197" Type="http://schemas.openxmlformats.org/officeDocument/2006/relationships/oleObject" Target="embeddings/oleObject608.bin"/><Relationship Id="rId122" Type="http://schemas.openxmlformats.org/officeDocument/2006/relationships/image" Target="media/image49.wmf"/><Relationship Id="rId774" Type="http://schemas.openxmlformats.org/officeDocument/2006/relationships/image" Target="media/image375.wmf"/><Relationship Id="rId981" Type="http://schemas.openxmlformats.org/officeDocument/2006/relationships/image" Target="media/image475.wmf"/><Relationship Id="rId1057" Type="http://schemas.openxmlformats.org/officeDocument/2006/relationships/oleObject" Target="embeddings/oleObject539.bin"/><Relationship Id="rId427" Type="http://schemas.openxmlformats.org/officeDocument/2006/relationships/image" Target="media/image200.wmf"/><Relationship Id="rId634" Type="http://schemas.openxmlformats.org/officeDocument/2006/relationships/oleObject" Target="embeddings/oleObject326.bin"/><Relationship Id="rId841" Type="http://schemas.openxmlformats.org/officeDocument/2006/relationships/oleObject" Target="embeddings/oleObject431.bin"/><Relationship Id="rId1264" Type="http://schemas.openxmlformats.org/officeDocument/2006/relationships/oleObject" Target="embeddings/oleObject641.bin"/><Relationship Id="rId1471" Type="http://schemas.openxmlformats.org/officeDocument/2006/relationships/image" Target="media/image722.wmf"/><Relationship Id="rId1569" Type="http://schemas.openxmlformats.org/officeDocument/2006/relationships/image" Target="media/image771.wmf"/><Relationship Id="rId701" Type="http://schemas.openxmlformats.org/officeDocument/2006/relationships/image" Target="media/image337.emf"/><Relationship Id="rId939" Type="http://schemas.openxmlformats.org/officeDocument/2006/relationships/image" Target="media/image454.wmf"/><Relationship Id="rId1124" Type="http://schemas.openxmlformats.org/officeDocument/2006/relationships/image" Target="media/image547.wmf"/><Relationship Id="rId1331" Type="http://schemas.openxmlformats.org/officeDocument/2006/relationships/image" Target="media/image652.wmf"/><Relationship Id="rId1776" Type="http://schemas.openxmlformats.org/officeDocument/2006/relationships/oleObject" Target="embeddings/oleObject910.bin"/><Relationship Id="rId68" Type="http://schemas.openxmlformats.org/officeDocument/2006/relationships/image" Target="media/image35.png"/><Relationship Id="rId1429" Type="http://schemas.openxmlformats.org/officeDocument/2006/relationships/image" Target="media/image701.wmf"/><Relationship Id="rId1636" Type="http://schemas.openxmlformats.org/officeDocument/2006/relationships/oleObject" Target="embeddings/oleObject840.bin"/><Relationship Id="rId1703" Type="http://schemas.openxmlformats.org/officeDocument/2006/relationships/image" Target="media/image825.wmf"/><Relationship Id="rId284" Type="http://schemas.openxmlformats.org/officeDocument/2006/relationships/oleObject" Target="embeddings/oleObject151.bin"/><Relationship Id="rId491" Type="http://schemas.openxmlformats.org/officeDocument/2006/relationships/image" Target="media/image232.wmf"/><Relationship Id="rId144" Type="http://schemas.openxmlformats.org/officeDocument/2006/relationships/image" Target="media/image60.wmf"/><Relationship Id="rId589" Type="http://schemas.openxmlformats.org/officeDocument/2006/relationships/image" Target="media/image281.wmf"/><Relationship Id="rId796" Type="http://schemas.openxmlformats.org/officeDocument/2006/relationships/oleObject" Target="embeddings/oleObject406.bin"/><Relationship Id="rId351" Type="http://schemas.openxmlformats.org/officeDocument/2006/relationships/oleObject" Target="embeddings/oleObject184.bin"/><Relationship Id="rId449" Type="http://schemas.openxmlformats.org/officeDocument/2006/relationships/image" Target="media/image211.wmf"/><Relationship Id="rId656" Type="http://schemas.openxmlformats.org/officeDocument/2006/relationships/oleObject" Target="embeddings/oleObject337.bin"/><Relationship Id="rId863" Type="http://schemas.openxmlformats.org/officeDocument/2006/relationships/image" Target="media/image416.wmf"/><Relationship Id="rId1079" Type="http://schemas.openxmlformats.org/officeDocument/2006/relationships/oleObject" Target="embeddings/oleObject550.bin"/><Relationship Id="rId1286" Type="http://schemas.openxmlformats.org/officeDocument/2006/relationships/oleObject" Target="embeddings/oleObject652.bin"/><Relationship Id="rId1493" Type="http://schemas.openxmlformats.org/officeDocument/2006/relationships/image" Target="media/image733.wmf"/><Relationship Id="rId211" Type="http://schemas.openxmlformats.org/officeDocument/2006/relationships/image" Target="media/image93.wmf"/><Relationship Id="rId309" Type="http://schemas.openxmlformats.org/officeDocument/2006/relationships/image" Target="media/image141.wmf"/><Relationship Id="rId516" Type="http://schemas.openxmlformats.org/officeDocument/2006/relationships/oleObject" Target="embeddings/oleObject267.bin"/><Relationship Id="rId1146" Type="http://schemas.openxmlformats.org/officeDocument/2006/relationships/image" Target="media/image558.wmf"/><Relationship Id="rId1798" Type="http://schemas.openxmlformats.org/officeDocument/2006/relationships/oleObject" Target="embeddings/oleObject921.bin"/><Relationship Id="rId723" Type="http://schemas.openxmlformats.org/officeDocument/2006/relationships/oleObject" Target="embeddings/oleObject370.bin"/><Relationship Id="rId930" Type="http://schemas.openxmlformats.org/officeDocument/2006/relationships/oleObject" Target="embeddings/oleObject476.bin"/><Relationship Id="rId1006" Type="http://schemas.openxmlformats.org/officeDocument/2006/relationships/oleObject" Target="embeddings/oleObject514.bin"/><Relationship Id="rId1353" Type="http://schemas.openxmlformats.org/officeDocument/2006/relationships/image" Target="media/image663.wmf"/><Relationship Id="rId1560" Type="http://schemas.openxmlformats.org/officeDocument/2006/relationships/oleObject" Target="embeddings/oleObject789.bin"/><Relationship Id="rId1658" Type="http://schemas.openxmlformats.org/officeDocument/2006/relationships/oleObject" Target="embeddings/oleObject851.bin"/><Relationship Id="rId1213" Type="http://schemas.openxmlformats.org/officeDocument/2006/relationships/oleObject" Target="embeddings/oleObject616.bin"/><Relationship Id="rId1420" Type="http://schemas.openxmlformats.org/officeDocument/2006/relationships/oleObject" Target="embeddings/oleObject719.bin"/><Relationship Id="rId1518" Type="http://schemas.openxmlformats.org/officeDocument/2006/relationships/oleObject" Target="embeddings/oleObject768.bin"/><Relationship Id="rId1725" Type="http://schemas.openxmlformats.org/officeDocument/2006/relationships/image" Target="media/image836.wmf"/><Relationship Id="rId17" Type="http://schemas.openxmlformats.org/officeDocument/2006/relationships/image" Target="media/image9.png"/><Relationship Id="rId166" Type="http://schemas.openxmlformats.org/officeDocument/2006/relationships/oleObject" Target="embeddings/oleObject91.bin"/><Relationship Id="rId373" Type="http://schemas.openxmlformats.org/officeDocument/2006/relationships/oleObject" Target="embeddings/oleObject195.bin"/><Relationship Id="rId580" Type="http://schemas.openxmlformats.org/officeDocument/2006/relationships/oleObject" Target="embeddings/oleObject29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6.bin"/><Relationship Id="rId440" Type="http://schemas.openxmlformats.org/officeDocument/2006/relationships/oleObject" Target="embeddings/oleObject229.bin"/><Relationship Id="rId678" Type="http://schemas.openxmlformats.org/officeDocument/2006/relationships/oleObject" Target="embeddings/oleObject348.bin"/><Relationship Id="rId885" Type="http://schemas.openxmlformats.org/officeDocument/2006/relationships/image" Target="media/image427.wmf"/><Relationship Id="rId1070" Type="http://schemas.openxmlformats.org/officeDocument/2006/relationships/image" Target="media/image520.wmf"/><Relationship Id="rId300" Type="http://schemas.openxmlformats.org/officeDocument/2006/relationships/oleObject" Target="embeddings/oleObject159.bin"/><Relationship Id="rId538" Type="http://schemas.openxmlformats.org/officeDocument/2006/relationships/oleObject" Target="embeddings/oleObject278.bin"/><Relationship Id="rId745" Type="http://schemas.openxmlformats.org/officeDocument/2006/relationships/image" Target="media/image360.wmf"/><Relationship Id="rId952" Type="http://schemas.openxmlformats.org/officeDocument/2006/relationships/oleObject" Target="embeddings/oleObject487.bin"/><Relationship Id="rId1168" Type="http://schemas.openxmlformats.org/officeDocument/2006/relationships/oleObject" Target="embeddings/oleObject594.bin"/><Relationship Id="rId1375" Type="http://schemas.openxmlformats.org/officeDocument/2006/relationships/image" Target="media/image674.wmf"/><Relationship Id="rId1582" Type="http://schemas.openxmlformats.org/officeDocument/2006/relationships/oleObject" Target="embeddings/oleObject805.bin"/><Relationship Id="rId81" Type="http://schemas.openxmlformats.org/officeDocument/2006/relationships/oleObject" Target="embeddings/oleObject41.bin"/><Relationship Id="rId605" Type="http://schemas.openxmlformats.org/officeDocument/2006/relationships/image" Target="media/image289.wmf"/><Relationship Id="rId812" Type="http://schemas.openxmlformats.org/officeDocument/2006/relationships/oleObject" Target="embeddings/oleObject417.bin"/><Relationship Id="rId1028" Type="http://schemas.openxmlformats.org/officeDocument/2006/relationships/oleObject" Target="embeddings/oleObject525.bin"/><Relationship Id="rId1235" Type="http://schemas.openxmlformats.org/officeDocument/2006/relationships/image" Target="media/image604.wmf"/><Relationship Id="rId1442" Type="http://schemas.openxmlformats.org/officeDocument/2006/relationships/oleObject" Target="embeddings/oleObject730.bin"/><Relationship Id="rId1302" Type="http://schemas.openxmlformats.org/officeDocument/2006/relationships/oleObject" Target="embeddings/oleObject660.bin"/><Relationship Id="rId1747" Type="http://schemas.openxmlformats.org/officeDocument/2006/relationships/image" Target="media/image847.wmf"/><Relationship Id="rId39" Type="http://schemas.openxmlformats.org/officeDocument/2006/relationships/oleObject" Target="embeddings/oleObject14.bin"/><Relationship Id="rId1607" Type="http://schemas.openxmlformats.org/officeDocument/2006/relationships/image" Target="media/image783.wmf"/><Relationship Id="rId1814" Type="http://schemas.openxmlformats.org/officeDocument/2006/relationships/oleObject" Target="embeddings/oleObject929.bin"/><Relationship Id="rId188" Type="http://schemas.openxmlformats.org/officeDocument/2006/relationships/image" Target="media/image82.wmf"/><Relationship Id="rId395" Type="http://schemas.openxmlformats.org/officeDocument/2006/relationships/image" Target="media/image184.wmf"/><Relationship Id="rId255" Type="http://schemas.openxmlformats.org/officeDocument/2006/relationships/image" Target="media/image114.wmf"/><Relationship Id="rId462" Type="http://schemas.openxmlformats.org/officeDocument/2006/relationships/oleObject" Target="embeddings/oleObject240.bin"/><Relationship Id="rId1092" Type="http://schemas.openxmlformats.org/officeDocument/2006/relationships/image" Target="media/image531.wmf"/><Relationship Id="rId1397" Type="http://schemas.openxmlformats.org/officeDocument/2006/relationships/image" Target="media/image685.wmf"/><Relationship Id="rId115" Type="http://schemas.openxmlformats.org/officeDocument/2006/relationships/oleObject" Target="embeddings/oleObject65.bin"/><Relationship Id="rId322" Type="http://schemas.openxmlformats.org/officeDocument/2006/relationships/oleObject" Target="embeddings/oleObject170.bin"/><Relationship Id="rId767" Type="http://schemas.openxmlformats.org/officeDocument/2006/relationships/oleObject" Target="embeddings/oleObject391.bin"/><Relationship Id="rId974" Type="http://schemas.openxmlformats.org/officeDocument/2006/relationships/oleObject" Target="embeddings/oleObject498.bin"/><Relationship Id="rId627" Type="http://schemas.openxmlformats.org/officeDocument/2006/relationships/image" Target="media/image300.wmf"/><Relationship Id="rId834" Type="http://schemas.openxmlformats.org/officeDocument/2006/relationships/image" Target="media/image402.wmf"/><Relationship Id="rId1257" Type="http://schemas.openxmlformats.org/officeDocument/2006/relationships/image" Target="media/image615.wmf"/><Relationship Id="rId1464" Type="http://schemas.openxmlformats.org/officeDocument/2006/relationships/oleObject" Target="embeddings/oleObject741.bin"/><Relationship Id="rId1671" Type="http://schemas.openxmlformats.org/officeDocument/2006/relationships/image" Target="media/image809.wmf"/><Relationship Id="rId901" Type="http://schemas.openxmlformats.org/officeDocument/2006/relationships/image" Target="media/image435.wmf"/><Relationship Id="rId1117" Type="http://schemas.openxmlformats.org/officeDocument/2006/relationships/oleObject" Target="embeddings/oleObject569.bin"/><Relationship Id="rId1324" Type="http://schemas.openxmlformats.org/officeDocument/2006/relationships/oleObject" Target="embeddings/oleObject671.bin"/><Relationship Id="rId1531" Type="http://schemas.openxmlformats.org/officeDocument/2006/relationships/image" Target="media/image752.wmf"/><Relationship Id="rId1769" Type="http://schemas.openxmlformats.org/officeDocument/2006/relationships/image" Target="media/image858.wmf"/><Relationship Id="rId30" Type="http://schemas.openxmlformats.org/officeDocument/2006/relationships/image" Target="media/image16.wmf"/><Relationship Id="rId1629" Type="http://schemas.openxmlformats.org/officeDocument/2006/relationships/oleObject" Target="embeddings/oleObject836.bin"/><Relationship Id="rId277" Type="http://schemas.openxmlformats.org/officeDocument/2006/relationships/image" Target="media/image125.wmf"/><Relationship Id="rId484" Type="http://schemas.openxmlformats.org/officeDocument/2006/relationships/oleObject" Target="embeddings/oleObject251.bin"/><Relationship Id="rId137" Type="http://schemas.openxmlformats.org/officeDocument/2006/relationships/oleObject" Target="embeddings/oleObject76.bin"/><Relationship Id="rId344" Type="http://schemas.openxmlformats.org/officeDocument/2006/relationships/oleObject" Target="embeddings/oleObject181.bin"/><Relationship Id="rId691" Type="http://schemas.openxmlformats.org/officeDocument/2006/relationships/image" Target="media/image332.wmf"/><Relationship Id="rId789" Type="http://schemas.openxmlformats.org/officeDocument/2006/relationships/oleObject" Target="embeddings/oleObject402.bin"/><Relationship Id="rId996" Type="http://schemas.openxmlformats.org/officeDocument/2006/relationships/oleObject" Target="embeddings/oleObject509.bin"/><Relationship Id="rId551" Type="http://schemas.openxmlformats.org/officeDocument/2006/relationships/image" Target="media/image262.wmf"/><Relationship Id="rId649" Type="http://schemas.openxmlformats.org/officeDocument/2006/relationships/image" Target="media/image311.wmf"/><Relationship Id="rId856" Type="http://schemas.openxmlformats.org/officeDocument/2006/relationships/image" Target="media/image413.wmf"/><Relationship Id="rId1181" Type="http://schemas.openxmlformats.org/officeDocument/2006/relationships/image" Target="media/image576.wmf"/><Relationship Id="rId1279" Type="http://schemas.openxmlformats.org/officeDocument/2006/relationships/image" Target="media/image626.wmf"/><Relationship Id="rId1486" Type="http://schemas.openxmlformats.org/officeDocument/2006/relationships/oleObject" Target="embeddings/oleObject752.bin"/><Relationship Id="rId204" Type="http://schemas.openxmlformats.org/officeDocument/2006/relationships/image" Target="media/image89.wmf"/><Relationship Id="rId411" Type="http://schemas.openxmlformats.org/officeDocument/2006/relationships/image" Target="media/image192.wmf"/><Relationship Id="rId509" Type="http://schemas.openxmlformats.org/officeDocument/2006/relationships/image" Target="media/image241.wmf"/><Relationship Id="rId1041" Type="http://schemas.openxmlformats.org/officeDocument/2006/relationships/image" Target="media/image505.png"/><Relationship Id="rId1139" Type="http://schemas.openxmlformats.org/officeDocument/2006/relationships/oleObject" Target="embeddings/oleObject580.bin"/><Relationship Id="rId1346" Type="http://schemas.openxmlformats.org/officeDocument/2006/relationships/oleObject" Target="embeddings/oleObject682.bin"/><Relationship Id="rId1693" Type="http://schemas.openxmlformats.org/officeDocument/2006/relationships/image" Target="media/image820.wmf"/><Relationship Id="rId716" Type="http://schemas.openxmlformats.org/officeDocument/2006/relationships/image" Target="media/image345.wmf"/><Relationship Id="rId923" Type="http://schemas.openxmlformats.org/officeDocument/2006/relationships/image" Target="media/image446.wmf"/><Relationship Id="rId1553" Type="http://schemas.openxmlformats.org/officeDocument/2006/relationships/image" Target="media/image763.wmf"/><Relationship Id="rId1760" Type="http://schemas.openxmlformats.org/officeDocument/2006/relationships/oleObject" Target="embeddings/oleObject902.bin"/><Relationship Id="rId52" Type="http://schemas.openxmlformats.org/officeDocument/2006/relationships/image" Target="media/image27.wmf"/><Relationship Id="rId1206" Type="http://schemas.openxmlformats.org/officeDocument/2006/relationships/image" Target="media/image589.wmf"/><Relationship Id="rId1413" Type="http://schemas.openxmlformats.org/officeDocument/2006/relationships/image" Target="media/image693.wmf"/><Relationship Id="rId1620" Type="http://schemas.openxmlformats.org/officeDocument/2006/relationships/oleObject" Target="embeddings/oleObject827.bin"/><Relationship Id="rId1718" Type="http://schemas.openxmlformats.org/officeDocument/2006/relationships/oleObject" Target="embeddings/oleObject881.bin"/><Relationship Id="rId299" Type="http://schemas.openxmlformats.org/officeDocument/2006/relationships/image" Target="media/image136.wmf"/><Relationship Id="rId159" Type="http://schemas.openxmlformats.org/officeDocument/2006/relationships/image" Target="media/image67.wmf"/><Relationship Id="rId366" Type="http://schemas.openxmlformats.org/officeDocument/2006/relationships/image" Target="media/image170.wmf"/><Relationship Id="rId573" Type="http://schemas.openxmlformats.org/officeDocument/2006/relationships/image" Target="media/image273.wmf"/><Relationship Id="rId780" Type="http://schemas.openxmlformats.org/officeDocument/2006/relationships/image" Target="media/image378.wmf"/><Relationship Id="rId226" Type="http://schemas.openxmlformats.org/officeDocument/2006/relationships/image" Target="media/image99.wmf"/><Relationship Id="rId433" Type="http://schemas.openxmlformats.org/officeDocument/2006/relationships/image" Target="media/image203.wmf"/><Relationship Id="rId878" Type="http://schemas.openxmlformats.org/officeDocument/2006/relationships/oleObject" Target="embeddings/oleObject450.bin"/><Relationship Id="rId1063" Type="http://schemas.openxmlformats.org/officeDocument/2006/relationships/oleObject" Target="embeddings/oleObject542.bin"/><Relationship Id="rId1270" Type="http://schemas.openxmlformats.org/officeDocument/2006/relationships/oleObject" Target="embeddings/oleObject644.bin"/><Relationship Id="rId640" Type="http://schemas.openxmlformats.org/officeDocument/2006/relationships/oleObject" Target="embeddings/oleObject329.bin"/><Relationship Id="rId738" Type="http://schemas.openxmlformats.org/officeDocument/2006/relationships/oleObject" Target="embeddings/oleObject377.bin"/><Relationship Id="rId945" Type="http://schemas.openxmlformats.org/officeDocument/2006/relationships/image" Target="media/image457.wmf"/><Relationship Id="rId1368" Type="http://schemas.openxmlformats.org/officeDocument/2006/relationships/oleObject" Target="embeddings/oleObject693.bin"/><Relationship Id="rId1575" Type="http://schemas.openxmlformats.org/officeDocument/2006/relationships/oleObject" Target="embeddings/oleObject798.bin"/><Relationship Id="rId1782" Type="http://schemas.openxmlformats.org/officeDocument/2006/relationships/oleObject" Target="embeddings/oleObject913.bin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59.bin"/><Relationship Id="rId805" Type="http://schemas.openxmlformats.org/officeDocument/2006/relationships/image" Target="media/image387.wmf"/><Relationship Id="rId1130" Type="http://schemas.openxmlformats.org/officeDocument/2006/relationships/image" Target="media/image550.wmf"/><Relationship Id="rId1228" Type="http://schemas.openxmlformats.org/officeDocument/2006/relationships/oleObject" Target="embeddings/oleObject623.bin"/><Relationship Id="rId1435" Type="http://schemas.openxmlformats.org/officeDocument/2006/relationships/image" Target="media/image704.wmf"/><Relationship Id="rId1642" Type="http://schemas.openxmlformats.org/officeDocument/2006/relationships/oleObject" Target="embeddings/oleObject843.bin"/><Relationship Id="rId1502" Type="http://schemas.openxmlformats.org/officeDocument/2006/relationships/oleObject" Target="embeddings/oleObject760.bin"/><Relationship Id="rId1807" Type="http://schemas.openxmlformats.org/officeDocument/2006/relationships/image" Target="media/image877.wmf"/><Relationship Id="rId290" Type="http://schemas.openxmlformats.org/officeDocument/2006/relationships/oleObject" Target="embeddings/oleObject154.bin"/><Relationship Id="rId388" Type="http://schemas.openxmlformats.org/officeDocument/2006/relationships/image" Target="media/image181.wmf"/><Relationship Id="rId150" Type="http://schemas.openxmlformats.org/officeDocument/2006/relationships/image" Target="media/image63.wmf"/><Relationship Id="rId595" Type="http://schemas.openxmlformats.org/officeDocument/2006/relationships/image" Target="media/image284.wmf"/><Relationship Id="rId248" Type="http://schemas.openxmlformats.org/officeDocument/2006/relationships/oleObject" Target="embeddings/oleObject133.bin"/><Relationship Id="rId455" Type="http://schemas.openxmlformats.org/officeDocument/2006/relationships/image" Target="media/image214.wmf"/><Relationship Id="rId662" Type="http://schemas.openxmlformats.org/officeDocument/2006/relationships/oleObject" Target="embeddings/oleObject340.bin"/><Relationship Id="rId1085" Type="http://schemas.openxmlformats.org/officeDocument/2006/relationships/oleObject" Target="embeddings/oleObject553.bin"/><Relationship Id="rId1292" Type="http://schemas.openxmlformats.org/officeDocument/2006/relationships/oleObject" Target="embeddings/oleObject655.bin"/><Relationship Id="rId108" Type="http://schemas.openxmlformats.org/officeDocument/2006/relationships/oleObject" Target="embeddings/oleObject62.bin"/><Relationship Id="rId315" Type="http://schemas.openxmlformats.org/officeDocument/2006/relationships/image" Target="media/image144.wmf"/><Relationship Id="rId522" Type="http://schemas.openxmlformats.org/officeDocument/2006/relationships/oleObject" Target="embeddings/oleObject270.bin"/><Relationship Id="rId967" Type="http://schemas.openxmlformats.org/officeDocument/2006/relationships/image" Target="media/image468.wmf"/><Relationship Id="rId1152" Type="http://schemas.openxmlformats.org/officeDocument/2006/relationships/image" Target="media/image561.wmf"/><Relationship Id="rId1597" Type="http://schemas.openxmlformats.org/officeDocument/2006/relationships/image" Target="media/image778.wmf"/><Relationship Id="rId96" Type="http://schemas.openxmlformats.org/officeDocument/2006/relationships/oleObject" Target="embeddings/oleObject56.bin"/><Relationship Id="rId827" Type="http://schemas.openxmlformats.org/officeDocument/2006/relationships/image" Target="media/image398.wmf"/><Relationship Id="rId1012" Type="http://schemas.openxmlformats.org/officeDocument/2006/relationships/oleObject" Target="embeddings/oleObject517.bin"/><Relationship Id="rId1457" Type="http://schemas.openxmlformats.org/officeDocument/2006/relationships/image" Target="media/image715.wmf"/><Relationship Id="rId1664" Type="http://schemas.openxmlformats.org/officeDocument/2006/relationships/oleObject" Target="embeddings/oleObject854.bin"/><Relationship Id="rId1317" Type="http://schemas.openxmlformats.org/officeDocument/2006/relationships/image" Target="media/image645.wmf"/><Relationship Id="rId1524" Type="http://schemas.openxmlformats.org/officeDocument/2006/relationships/oleObject" Target="embeddings/oleObject771.bin"/><Relationship Id="rId1731" Type="http://schemas.openxmlformats.org/officeDocument/2006/relationships/image" Target="media/image839.wmf"/><Relationship Id="rId23" Type="http://schemas.openxmlformats.org/officeDocument/2006/relationships/oleObject" Target="embeddings/oleObject6.bin"/><Relationship Id="rId1829" Type="http://schemas.openxmlformats.org/officeDocument/2006/relationships/image" Target="media/image888.wmf"/><Relationship Id="rId172" Type="http://schemas.openxmlformats.org/officeDocument/2006/relationships/oleObject" Target="embeddings/oleObject94.bin"/><Relationship Id="rId477" Type="http://schemas.openxmlformats.org/officeDocument/2006/relationships/image" Target="media/image225.wmf"/><Relationship Id="rId684" Type="http://schemas.openxmlformats.org/officeDocument/2006/relationships/oleObject" Target="embeddings/oleObject351.bin"/><Relationship Id="rId337" Type="http://schemas.openxmlformats.org/officeDocument/2006/relationships/image" Target="media/image155.wmf"/><Relationship Id="rId891" Type="http://schemas.openxmlformats.org/officeDocument/2006/relationships/image" Target="media/image430.wmf"/><Relationship Id="rId989" Type="http://schemas.openxmlformats.org/officeDocument/2006/relationships/image" Target="media/image479.wmf"/><Relationship Id="rId544" Type="http://schemas.openxmlformats.org/officeDocument/2006/relationships/oleObject" Target="embeddings/oleObject281.bin"/><Relationship Id="rId751" Type="http://schemas.openxmlformats.org/officeDocument/2006/relationships/image" Target="media/image363.wmf"/><Relationship Id="rId849" Type="http://schemas.openxmlformats.org/officeDocument/2006/relationships/oleObject" Target="embeddings/oleObject435.bin"/><Relationship Id="rId1174" Type="http://schemas.openxmlformats.org/officeDocument/2006/relationships/oleObject" Target="embeddings/oleObject597.bin"/><Relationship Id="rId1381" Type="http://schemas.openxmlformats.org/officeDocument/2006/relationships/image" Target="media/image677.wmf"/><Relationship Id="rId1479" Type="http://schemas.openxmlformats.org/officeDocument/2006/relationships/image" Target="media/image726.wmf"/><Relationship Id="rId1686" Type="http://schemas.openxmlformats.org/officeDocument/2006/relationships/oleObject" Target="embeddings/oleObject865.bin"/><Relationship Id="rId404" Type="http://schemas.openxmlformats.org/officeDocument/2006/relationships/oleObject" Target="embeddings/oleObject211.bin"/><Relationship Id="rId611" Type="http://schemas.openxmlformats.org/officeDocument/2006/relationships/image" Target="media/image292.wmf"/><Relationship Id="rId1034" Type="http://schemas.openxmlformats.org/officeDocument/2006/relationships/oleObject" Target="embeddings/oleObject528.bin"/><Relationship Id="rId1241" Type="http://schemas.openxmlformats.org/officeDocument/2006/relationships/image" Target="media/image607.wmf"/><Relationship Id="rId1339" Type="http://schemas.openxmlformats.org/officeDocument/2006/relationships/image" Target="media/image656.wmf"/><Relationship Id="rId709" Type="http://schemas.openxmlformats.org/officeDocument/2006/relationships/image" Target="media/image341.wmf"/><Relationship Id="rId916" Type="http://schemas.openxmlformats.org/officeDocument/2006/relationships/oleObject" Target="embeddings/oleObject469.bin"/><Relationship Id="rId1101" Type="http://schemas.openxmlformats.org/officeDocument/2006/relationships/oleObject" Target="embeddings/oleObject561.bin"/><Relationship Id="rId1546" Type="http://schemas.openxmlformats.org/officeDocument/2006/relationships/oleObject" Target="embeddings/oleObject782.bin"/><Relationship Id="rId1753" Type="http://schemas.openxmlformats.org/officeDocument/2006/relationships/image" Target="media/image850.wmf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712.bin"/><Relationship Id="rId1613" Type="http://schemas.openxmlformats.org/officeDocument/2006/relationships/image" Target="media/image786.wmf"/><Relationship Id="rId1820" Type="http://schemas.openxmlformats.org/officeDocument/2006/relationships/oleObject" Target="embeddings/oleObject932.bin"/><Relationship Id="rId194" Type="http://schemas.openxmlformats.org/officeDocument/2006/relationships/oleObject" Target="embeddings/oleObject105.bin"/><Relationship Id="rId261" Type="http://schemas.openxmlformats.org/officeDocument/2006/relationships/image" Target="media/image117.wmf"/><Relationship Id="rId499" Type="http://schemas.openxmlformats.org/officeDocument/2006/relationships/image" Target="media/image236.wmf"/><Relationship Id="rId359" Type="http://schemas.openxmlformats.org/officeDocument/2006/relationships/oleObject" Target="embeddings/oleObject188.bin"/><Relationship Id="rId566" Type="http://schemas.openxmlformats.org/officeDocument/2006/relationships/oleObject" Target="embeddings/oleObject292.bin"/><Relationship Id="rId773" Type="http://schemas.openxmlformats.org/officeDocument/2006/relationships/oleObject" Target="embeddings/oleObject394.bin"/><Relationship Id="rId1196" Type="http://schemas.openxmlformats.org/officeDocument/2006/relationships/image" Target="media/image584.wmf"/><Relationship Id="rId121" Type="http://schemas.openxmlformats.org/officeDocument/2006/relationships/oleObject" Target="embeddings/oleObject68.bin"/><Relationship Id="rId219" Type="http://schemas.openxmlformats.org/officeDocument/2006/relationships/oleObject" Target="embeddings/oleObject119.bin"/><Relationship Id="rId426" Type="http://schemas.openxmlformats.org/officeDocument/2006/relationships/oleObject" Target="embeddings/oleObject222.bin"/><Relationship Id="rId633" Type="http://schemas.openxmlformats.org/officeDocument/2006/relationships/image" Target="media/image303.wmf"/><Relationship Id="rId980" Type="http://schemas.openxmlformats.org/officeDocument/2006/relationships/oleObject" Target="embeddings/oleObject501.bin"/><Relationship Id="rId1056" Type="http://schemas.openxmlformats.org/officeDocument/2006/relationships/image" Target="media/image513.wmf"/><Relationship Id="rId1263" Type="http://schemas.openxmlformats.org/officeDocument/2006/relationships/image" Target="media/image618.wmf"/><Relationship Id="rId840" Type="http://schemas.openxmlformats.org/officeDocument/2006/relationships/image" Target="media/image405.wmf"/><Relationship Id="rId938" Type="http://schemas.openxmlformats.org/officeDocument/2006/relationships/oleObject" Target="embeddings/oleObject480.bin"/><Relationship Id="rId1470" Type="http://schemas.openxmlformats.org/officeDocument/2006/relationships/oleObject" Target="embeddings/oleObject744.bin"/><Relationship Id="rId1568" Type="http://schemas.openxmlformats.org/officeDocument/2006/relationships/oleObject" Target="embeddings/oleObject793.bin"/><Relationship Id="rId1775" Type="http://schemas.openxmlformats.org/officeDocument/2006/relationships/image" Target="media/image861.wmf"/><Relationship Id="rId67" Type="http://schemas.openxmlformats.org/officeDocument/2006/relationships/oleObject" Target="embeddings/oleObject28.bin"/><Relationship Id="rId700" Type="http://schemas.openxmlformats.org/officeDocument/2006/relationships/oleObject" Target="embeddings/oleObject359.bin"/><Relationship Id="rId1123" Type="http://schemas.openxmlformats.org/officeDocument/2006/relationships/oleObject" Target="embeddings/oleObject572.bin"/><Relationship Id="rId1330" Type="http://schemas.openxmlformats.org/officeDocument/2006/relationships/oleObject" Target="embeddings/oleObject674.bin"/><Relationship Id="rId1428" Type="http://schemas.openxmlformats.org/officeDocument/2006/relationships/oleObject" Target="embeddings/oleObject723.bin"/><Relationship Id="rId1635" Type="http://schemas.openxmlformats.org/officeDocument/2006/relationships/image" Target="media/image791.wmf"/><Relationship Id="rId1702" Type="http://schemas.openxmlformats.org/officeDocument/2006/relationships/oleObject" Target="embeddings/oleObject873.bin"/><Relationship Id="rId283" Type="http://schemas.openxmlformats.org/officeDocument/2006/relationships/image" Target="media/image128.wmf"/><Relationship Id="rId490" Type="http://schemas.openxmlformats.org/officeDocument/2006/relationships/oleObject" Target="embeddings/oleObject254.bin"/><Relationship Id="rId143" Type="http://schemas.openxmlformats.org/officeDocument/2006/relationships/oleObject" Target="embeddings/oleObject79.bin"/><Relationship Id="rId350" Type="http://schemas.openxmlformats.org/officeDocument/2006/relationships/image" Target="media/image162.wmf"/><Relationship Id="rId588" Type="http://schemas.openxmlformats.org/officeDocument/2006/relationships/oleObject" Target="embeddings/oleObject303.bin"/><Relationship Id="rId795" Type="http://schemas.openxmlformats.org/officeDocument/2006/relationships/image" Target="media/image385.wmf"/><Relationship Id="rId9" Type="http://schemas.openxmlformats.org/officeDocument/2006/relationships/image" Target="media/image4.gif"/><Relationship Id="rId210" Type="http://schemas.openxmlformats.org/officeDocument/2006/relationships/oleObject" Target="embeddings/oleObject113.bin"/><Relationship Id="rId448" Type="http://schemas.openxmlformats.org/officeDocument/2006/relationships/oleObject" Target="embeddings/oleObject233.bin"/><Relationship Id="rId655" Type="http://schemas.openxmlformats.org/officeDocument/2006/relationships/image" Target="media/image314.wmf"/><Relationship Id="rId862" Type="http://schemas.openxmlformats.org/officeDocument/2006/relationships/oleObject" Target="embeddings/oleObject442.bin"/><Relationship Id="rId1078" Type="http://schemas.openxmlformats.org/officeDocument/2006/relationships/image" Target="media/image524.wmf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55.bin"/><Relationship Id="rId308" Type="http://schemas.openxmlformats.org/officeDocument/2006/relationships/oleObject" Target="embeddings/oleObject163.bin"/><Relationship Id="rId515" Type="http://schemas.openxmlformats.org/officeDocument/2006/relationships/image" Target="media/image244.wmf"/><Relationship Id="rId722" Type="http://schemas.openxmlformats.org/officeDocument/2006/relationships/image" Target="media/image348.wmf"/><Relationship Id="rId1145" Type="http://schemas.openxmlformats.org/officeDocument/2006/relationships/oleObject" Target="embeddings/oleObject583.bin"/><Relationship Id="rId1352" Type="http://schemas.openxmlformats.org/officeDocument/2006/relationships/oleObject" Target="embeddings/oleObject685.bin"/><Relationship Id="rId1797" Type="http://schemas.openxmlformats.org/officeDocument/2006/relationships/image" Target="media/image872.wmf"/><Relationship Id="rId89" Type="http://schemas.openxmlformats.org/officeDocument/2006/relationships/oleObject" Target="embeddings/oleObject49.bin"/><Relationship Id="rId1005" Type="http://schemas.openxmlformats.org/officeDocument/2006/relationships/image" Target="media/image487.wmf"/><Relationship Id="rId1212" Type="http://schemas.openxmlformats.org/officeDocument/2006/relationships/image" Target="media/image592.wmf"/><Relationship Id="rId1657" Type="http://schemas.openxmlformats.org/officeDocument/2006/relationships/image" Target="media/image802.wmf"/><Relationship Id="rId1517" Type="http://schemas.openxmlformats.org/officeDocument/2006/relationships/image" Target="media/image745.wmf"/><Relationship Id="rId1724" Type="http://schemas.openxmlformats.org/officeDocument/2006/relationships/oleObject" Target="embeddings/oleObject884.bin"/><Relationship Id="rId16" Type="http://schemas.openxmlformats.org/officeDocument/2006/relationships/oleObject" Target="embeddings/oleObject3.bin"/><Relationship Id="rId165" Type="http://schemas.openxmlformats.org/officeDocument/2006/relationships/image" Target="media/image70.wmf"/><Relationship Id="rId372" Type="http://schemas.openxmlformats.org/officeDocument/2006/relationships/image" Target="media/image173.wmf"/><Relationship Id="rId677" Type="http://schemas.openxmlformats.org/officeDocument/2006/relationships/image" Target="media/image325.wmf"/><Relationship Id="rId232" Type="http://schemas.openxmlformats.org/officeDocument/2006/relationships/image" Target="media/image102.wmf"/><Relationship Id="rId884" Type="http://schemas.openxmlformats.org/officeDocument/2006/relationships/oleObject" Target="embeddings/oleObject453.bin"/><Relationship Id="rId537" Type="http://schemas.openxmlformats.org/officeDocument/2006/relationships/image" Target="media/image255.wmf"/><Relationship Id="rId744" Type="http://schemas.openxmlformats.org/officeDocument/2006/relationships/oleObject" Target="embeddings/oleObject380.bin"/><Relationship Id="rId951" Type="http://schemas.openxmlformats.org/officeDocument/2006/relationships/image" Target="media/image460.wmf"/><Relationship Id="rId1167" Type="http://schemas.openxmlformats.org/officeDocument/2006/relationships/image" Target="media/image569.wmf"/><Relationship Id="rId1374" Type="http://schemas.openxmlformats.org/officeDocument/2006/relationships/oleObject" Target="embeddings/oleObject696.bin"/><Relationship Id="rId1581" Type="http://schemas.openxmlformats.org/officeDocument/2006/relationships/oleObject" Target="embeddings/oleObject804.bin"/><Relationship Id="rId1679" Type="http://schemas.openxmlformats.org/officeDocument/2006/relationships/image" Target="media/image813.wmf"/><Relationship Id="rId80" Type="http://schemas.openxmlformats.org/officeDocument/2006/relationships/oleObject" Target="embeddings/oleObject40.bin"/><Relationship Id="rId604" Type="http://schemas.openxmlformats.org/officeDocument/2006/relationships/oleObject" Target="embeddings/oleObject311.bin"/><Relationship Id="rId811" Type="http://schemas.openxmlformats.org/officeDocument/2006/relationships/image" Target="media/image390.wmf"/><Relationship Id="rId1027" Type="http://schemas.openxmlformats.org/officeDocument/2006/relationships/image" Target="media/image498.wmf"/><Relationship Id="rId1234" Type="http://schemas.openxmlformats.org/officeDocument/2006/relationships/oleObject" Target="embeddings/oleObject626.bin"/><Relationship Id="rId1441" Type="http://schemas.openxmlformats.org/officeDocument/2006/relationships/image" Target="media/image707.wmf"/><Relationship Id="rId909" Type="http://schemas.openxmlformats.org/officeDocument/2006/relationships/image" Target="media/image439.wmf"/><Relationship Id="rId1301" Type="http://schemas.openxmlformats.org/officeDocument/2006/relationships/image" Target="media/image637.wmf"/><Relationship Id="rId1539" Type="http://schemas.openxmlformats.org/officeDocument/2006/relationships/image" Target="media/image756.wmf"/><Relationship Id="rId1746" Type="http://schemas.openxmlformats.org/officeDocument/2006/relationships/oleObject" Target="embeddings/oleObject895.bin"/><Relationship Id="rId38" Type="http://schemas.openxmlformats.org/officeDocument/2006/relationships/image" Target="media/image20.wmf"/><Relationship Id="rId1606" Type="http://schemas.openxmlformats.org/officeDocument/2006/relationships/oleObject" Target="embeddings/oleObject819.bin"/><Relationship Id="rId1813" Type="http://schemas.openxmlformats.org/officeDocument/2006/relationships/image" Target="media/image880.wmf"/><Relationship Id="rId187" Type="http://schemas.openxmlformats.org/officeDocument/2006/relationships/oleObject" Target="embeddings/oleObject101.bin"/><Relationship Id="rId394" Type="http://schemas.openxmlformats.org/officeDocument/2006/relationships/oleObject" Target="embeddings/oleObject206.bin"/><Relationship Id="rId254" Type="http://schemas.openxmlformats.org/officeDocument/2006/relationships/oleObject" Target="embeddings/oleObject136.bin"/><Relationship Id="rId699" Type="http://schemas.openxmlformats.org/officeDocument/2006/relationships/image" Target="media/image336.wmf"/><Relationship Id="rId1091" Type="http://schemas.openxmlformats.org/officeDocument/2006/relationships/oleObject" Target="embeddings/oleObject556.bin"/><Relationship Id="rId114" Type="http://schemas.openxmlformats.org/officeDocument/2006/relationships/image" Target="media/image45.wmf"/><Relationship Id="rId461" Type="http://schemas.openxmlformats.org/officeDocument/2006/relationships/image" Target="media/image217.wmf"/><Relationship Id="rId559" Type="http://schemas.openxmlformats.org/officeDocument/2006/relationships/image" Target="media/image266.wmf"/><Relationship Id="rId766" Type="http://schemas.openxmlformats.org/officeDocument/2006/relationships/image" Target="media/image371.wmf"/><Relationship Id="rId1189" Type="http://schemas.openxmlformats.org/officeDocument/2006/relationships/oleObject" Target="embeddings/oleObject604.bin"/><Relationship Id="rId1396" Type="http://schemas.openxmlformats.org/officeDocument/2006/relationships/oleObject" Target="embeddings/oleObject707.bin"/><Relationship Id="rId321" Type="http://schemas.openxmlformats.org/officeDocument/2006/relationships/image" Target="media/image147.wmf"/><Relationship Id="rId419" Type="http://schemas.openxmlformats.org/officeDocument/2006/relationships/image" Target="media/image196.wmf"/><Relationship Id="rId626" Type="http://schemas.openxmlformats.org/officeDocument/2006/relationships/oleObject" Target="embeddings/oleObject322.bin"/><Relationship Id="rId973" Type="http://schemas.openxmlformats.org/officeDocument/2006/relationships/image" Target="media/image471.wmf"/><Relationship Id="rId1049" Type="http://schemas.openxmlformats.org/officeDocument/2006/relationships/oleObject" Target="embeddings/oleObject535.bin"/><Relationship Id="rId1256" Type="http://schemas.openxmlformats.org/officeDocument/2006/relationships/oleObject" Target="embeddings/oleObject637.bin"/><Relationship Id="rId833" Type="http://schemas.openxmlformats.org/officeDocument/2006/relationships/oleObject" Target="embeddings/oleObject427.bin"/><Relationship Id="rId1116" Type="http://schemas.openxmlformats.org/officeDocument/2006/relationships/image" Target="media/image543.wmf"/><Relationship Id="rId1463" Type="http://schemas.openxmlformats.org/officeDocument/2006/relationships/image" Target="media/image718.wmf"/><Relationship Id="rId1670" Type="http://schemas.openxmlformats.org/officeDocument/2006/relationships/oleObject" Target="embeddings/oleObject857.bin"/><Relationship Id="rId1768" Type="http://schemas.openxmlformats.org/officeDocument/2006/relationships/oleObject" Target="embeddings/oleObject906.bin"/><Relationship Id="rId900" Type="http://schemas.openxmlformats.org/officeDocument/2006/relationships/oleObject" Target="embeddings/oleObject461.bin"/><Relationship Id="rId1323" Type="http://schemas.openxmlformats.org/officeDocument/2006/relationships/image" Target="media/image648.wmf"/><Relationship Id="rId1530" Type="http://schemas.openxmlformats.org/officeDocument/2006/relationships/oleObject" Target="embeddings/oleObject774.bin"/><Relationship Id="rId1628" Type="http://schemas.openxmlformats.org/officeDocument/2006/relationships/oleObject" Target="embeddings/oleObject835.bin"/><Relationship Id="rId276" Type="http://schemas.openxmlformats.org/officeDocument/2006/relationships/oleObject" Target="embeddings/oleObject147.bin"/><Relationship Id="rId483" Type="http://schemas.openxmlformats.org/officeDocument/2006/relationships/image" Target="media/image228.wmf"/><Relationship Id="rId690" Type="http://schemas.openxmlformats.org/officeDocument/2006/relationships/oleObject" Target="embeddings/oleObject354.bin"/><Relationship Id="rId136" Type="http://schemas.openxmlformats.org/officeDocument/2006/relationships/image" Target="media/image56.wmf"/><Relationship Id="rId343" Type="http://schemas.openxmlformats.org/officeDocument/2006/relationships/image" Target="media/image158.wmf"/><Relationship Id="rId550" Type="http://schemas.openxmlformats.org/officeDocument/2006/relationships/oleObject" Target="embeddings/oleObject284.bin"/><Relationship Id="rId788" Type="http://schemas.openxmlformats.org/officeDocument/2006/relationships/image" Target="media/image382.wmf"/><Relationship Id="rId995" Type="http://schemas.openxmlformats.org/officeDocument/2006/relationships/image" Target="media/image482.wmf"/><Relationship Id="rId1180" Type="http://schemas.openxmlformats.org/officeDocument/2006/relationships/oleObject" Target="embeddings/oleObject600.bin"/><Relationship Id="rId203" Type="http://schemas.openxmlformats.org/officeDocument/2006/relationships/oleObject" Target="embeddings/oleObject110.bin"/><Relationship Id="rId648" Type="http://schemas.openxmlformats.org/officeDocument/2006/relationships/oleObject" Target="embeddings/oleObject333.bin"/><Relationship Id="rId855" Type="http://schemas.openxmlformats.org/officeDocument/2006/relationships/oleObject" Target="embeddings/oleObject438.bin"/><Relationship Id="rId1040" Type="http://schemas.openxmlformats.org/officeDocument/2006/relationships/oleObject" Target="embeddings/oleObject531.bin"/><Relationship Id="rId1278" Type="http://schemas.openxmlformats.org/officeDocument/2006/relationships/oleObject" Target="embeddings/oleObject648.bin"/><Relationship Id="rId1485" Type="http://schemas.openxmlformats.org/officeDocument/2006/relationships/image" Target="media/image729.wmf"/><Relationship Id="rId1692" Type="http://schemas.openxmlformats.org/officeDocument/2006/relationships/oleObject" Target="embeddings/oleObject868.bin"/><Relationship Id="rId410" Type="http://schemas.openxmlformats.org/officeDocument/2006/relationships/oleObject" Target="embeddings/oleObject214.bin"/><Relationship Id="rId508" Type="http://schemas.openxmlformats.org/officeDocument/2006/relationships/oleObject" Target="embeddings/oleObject263.bin"/><Relationship Id="rId715" Type="http://schemas.openxmlformats.org/officeDocument/2006/relationships/oleObject" Target="embeddings/oleObject366.bin"/><Relationship Id="rId922" Type="http://schemas.openxmlformats.org/officeDocument/2006/relationships/oleObject" Target="embeddings/oleObject472.bin"/><Relationship Id="rId1138" Type="http://schemas.openxmlformats.org/officeDocument/2006/relationships/image" Target="media/image554.wmf"/><Relationship Id="rId1345" Type="http://schemas.openxmlformats.org/officeDocument/2006/relationships/image" Target="media/image659.wmf"/><Relationship Id="rId1552" Type="http://schemas.openxmlformats.org/officeDocument/2006/relationships/oleObject" Target="embeddings/oleObject785.bin"/><Relationship Id="rId1205" Type="http://schemas.openxmlformats.org/officeDocument/2006/relationships/oleObject" Target="embeddings/oleObject612.bin"/><Relationship Id="rId51" Type="http://schemas.openxmlformats.org/officeDocument/2006/relationships/oleObject" Target="embeddings/oleObject20.bin"/><Relationship Id="rId1412" Type="http://schemas.openxmlformats.org/officeDocument/2006/relationships/oleObject" Target="embeddings/oleObject715.bin"/><Relationship Id="rId1717" Type="http://schemas.openxmlformats.org/officeDocument/2006/relationships/image" Target="media/image832.wmf"/><Relationship Id="rId298" Type="http://schemas.openxmlformats.org/officeDocument/2006/relationships/oleObject" Target="embeddings/oleObject158.bin"/><Relationship Id="rId158" Type="http://schemas.openxmlformats.org/officeDocument/2006/relationships/oleObject" Target="embeddings/oleObject87.bin"/><Relationship Id="rId365" Type="http://schemas.openxmlformats.org/officeDocument/2006/relationships/oleObject" Target="embeddings/oleObject191.bin"/><Relationship Id="rId572" Type="http://schemas.openxmlformats.org/officeDocument/2006/relationships/oleObject" Target="embeddings/oleObject295.bin"/><Relationship Id="rId225" Type="http://schemas.openxmlformats.org/officeDocument/2006/relationships/oleObject" Target="embeddings/oleObject122.bin"/><Relationship Id="rId432" Type="http://schemas.openxmlformats.org/officeDocument/2006/relationships/oleObject" Target="embeddings/oleObject225.bin"/><Relationship Id="rId877" Type="http://schemas.openxmlformats.org/officeDocument/2006/relationships/image" Target="media/image423.wmf"/><Relationship Id="rId1062" Type="http://schemas.openxmlformats.org/officeDocument/2006/relationships/image" Target="media/image516.wmf"/><Relationship Id="rId737" Type="http://schemas.openxmlformats.org/officeDocument/2006/relationships/image" Target="media/image356.wmf"/><Relationship Id="rId944" Type="http://schemas.openxmlformats.org/officeDocument/2006/relationships/oleObject" Target="embeddings/oleObject483.bin"/><Relationship Id="rId1367" Type="http://schemas.openxmlformats.org/officeDocument/2006/relationships/image" Target="media/image670.wmf"/><Relationship Id="rId1574" Type="http://schemas.openxmlformats.org/officeDocument/2006/relationships/oleObject" Target="embeddings/oleObject797.bin"/><Relationship Id="rId1781" Type="http://schemas.openxmlformats.org/officeDocument/2006/relationships/image" Target="media/image864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3.bin"/><Relationship Id="rId1227" Type="http://schemas.openxmlformats.org/officeDocument/2006/relationships/image" Target="media/image600.wmf"/><Relationship Id="rId1434" Type="http://schemas.openxmlformats.org/officeDocument/2006/relationships/oleObject" Target="embeddings/oleObject726.bin"/><Relationship Id="rId1641" Type="http://schemas.openxmlformats.org/officeDocument/2006/relationships/image" Target="media/image794.wmf"/><Relationship Id="rId1501" Type="http://schemas.openxmlformats.org/officeDocument/2006/relationships/image" Target="media/image737.wmf"/><Relationship Id="rId1739" Type="http://schemas.openxmlformats.org/officeDocument/2006/relationships/image" Target="media/image843.wmf"/><Relationship Id="rId1806" Type="http://schemas.openxmlformats.org/officeDocument/2006/relationships/oleObject" Target="embeddings/oleObject925.bin"/><Relationship Id="rId387" Type="http://schemas.openxmlformats.org/officeDocument/2006/relationships/oleObject" Target="embeddings/oleObject202.bin"/><Relationship Id="rId594" Type="http://schemas.openxmlformats.org/officeDocument/2006/relationships/oleObject" Target="embeddings/oleObject306.bin"/><Relationship Id="rId247" Type="http://schemas.openxmlformats.org/officeDocument/2006/relationships/image" Target="media/image110.wmf"/><Relationship Id="rId899" Type="http://schemas.openxmlformats.org/officeDocument/2006/relationships/image" Target="media/image434.wmf"/><Relationship Id="rId1084" Type="http://schemas.openxmlformats.org/officeDocument/2006/relationships/image" Target="media/image527.wmf"/><Relationship Id="rId107" Type="http://schemas.openxmlformats.org/officeDocument/2006/relationships/image" Target="media/image41.wmf"/><Relationship Id="rId454" Type="http://schemas.openxmlformats.org/officeDocument/2006/relationships/oleObject" Target="embeddings/oleObject236.bin"/><Relationship Id="rId661" Type="http://schemas.openxmlformats.org/officeDocument/2006/relationships/image" Target="media/image317.wmf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494.bin"/><Relationship Id="rId1291" Type="http://schemas.openxmlformats.org/officeDocument/2006/relationships/image" Target="media/image632.wmf"/><Relationship Id="rId1389" Type="http://schemas.openxmlformats.org/officeDocument/2006/relationships/image" Target="media/image681.wmf"/><Relationship Id="rId1596" Type="http://schemas.openxmlformats.org/officeDocument/2006/relationships/oleObject" Target="embeddings/oleObject814.bin"/><Relationship Id="rId314" Type="http://schemas.openxmlformats.org/officeDocument/2006/relationships/oleObject" Target="embeddings/oleObject166.bin"/><Relationship Id="rId521" Type="http://schemas.openxmlformats.org/officeDocument/2006/relationships/image" Target="media/image247.wmf"/><Relationship Id="rId619" Type="http://schemas.openxmlformats.org/officeDocument/2006/relationships/image" Target="media/image296.wmf"/><Relationship Id="rId1151" Type="http://schemas.openxmlformats.org/officeDocument/2006/relationships/oleObject" Target="embeddings/oleObject586.bin"/><Relationship Id="rId1249" Type="http://schemas.openxmlformats.org/officeDocument/2006/relationships/image" Target="media/image611.wmf"/><Relationship Id="rId95" Type="http://schemas.openxmlformats.org/officeDocument/2006/relationships/oleObject" Target="embeddings/oleObject55.bin"/><Relationship Id="rId826" Type="http://schemas.openxmlformats.org/officeDocument/2006/relationships/oleObject" Target="embeddings/oleObject424.bin"/><Relationship Id="rId1011" Type="http://schemas.openxmlformats.org/officeDocument/2006/relationships/image" Target="media/image490.wmf"/><Relationship Id="rId1109" Type="http://schemas.openxmlformats.org/officeDocument/2006/relationships/oleObject" Target="embeddings/oleObject565.bin"/><Relationship Id="rId1456" Type="http://schemas.openxmlformats.org/officeDocument/2006/relationships/oleObject" Target="embeddings/oleObject737.bin"/><Relationship Id="rId1663" Type="http://schemas.openxmlformats.org/officeDocument/2006/relationships/image" Target="media/image805.wmf"/><Relationship Id="rId1316" Type="http://schemas.openxmlformats.org/officeDocument/2006/relationships/oleObject" Target="embeddings/oleObject667.bin"/><Relationship Id="rId1523" Type="http://schemas.openxmlformats.org/officeDocument/2006/relationships/image" Target="media/image748.wmf"/><Relationship Id="rId1730" Type="http://schemas.openxmlformats.org/officeDocument/2006/relationships/oleObject" Target="embeddings/oleObject887.bin"/><Relationship Id="rId22" Type="http://schemas.openxmlformats.org/officeDocument/2006/relationships/image" Target="media/image12.wmf"/><Relationship Id="rId1828" Type="http://schemas.openxmlformats.org/officeDocument/2006/relationships/oleObject" Target="embeddings/oleObject936.bin"/><Relationship Id="rId171" Type="http://schemas.openxmlformats.org/officeDocument/2006/relationships/image" Target="media/image73.wmf"/><Relationship Id="rId269" Type="http://schemas.openxmlformats.org/officeDocument/2006/relationships/image" Target="media/image121.wmf"/><Relationship Id="rId476" Type="http://schemas.openxmlformats.org/officeDocument/2006/relationships/oleObject" Target="embeddings/oleObject247.bin"/><Relationship Id="rId683" Type="http://schemas.openxmlformats.org/officeDocument/2006/relationships/image" Target="media/image328.wmf"/><Relationship Id="rId890" Type="http://schemas.openxmlformats.org/officeDocument/2006/relationships/oleObject" Target="embeddings/oleObject456.bin"/><Relationship Id="rId129" Type="http://schemas.openxmlformats.org/officeDocument/2006/relationships/oleObject" Target="embeddings/oleObject72.bin"/><Relationship Id="rId336" Type="http://schemas.openxmlformats.org/officeDocument/2006/relationships/oleObject" Target="embeddings/oleObject177.bin"/><Relationship Id="rId543" Type="http://schemas.openxmlformats.org/officeDocument/2006/relationships/image" Target="media/image258.wmf"/><Relationship Id="rId988" Type="http://schemas.openxmlformats.org/officeDocument/2006/relationships/oleObject" Target="embeddings/oleObject505.bin"/><Relationship Id="rId1173" Type="http://schemas.openxmlformats.org/officeDocument/2006/relationships/image" Target="media/image572.wmf"/><Relationship Id="rId1380" Type="http://schemas.openxmlformats.org/officeDocument/2006/relationships/oleObject" Target="embeddings/oleObject699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8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02F92D-94B5-47F3-B285-098EEE431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55</TotalTime>
  <Pages>18</Pages>
  <Words>5680</Words>
  <Characters>32376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2021-06-16T09:50:00Z</cp:lastPrinted>
  <dcterms:created xsi:type="dcterms:W3CDTF">2021-08-14T05:48:00Z</dcterms:created>
  <dcterms:modified xsi:type="dcterms:W3CDTF">2021-08-14T06:47:00Z</dcterms:modified>
</cp:coreProperties>
</file>